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B2701" w14:textId="00BFB423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AB026D">
        <w:rPr>
          <w:rFonts w:cs="Arial"/>
          <w:b/>
          <w:color w:val="000000"/>
          <w:sz w:val="24"/>
          <w:lang w:eastAsia="zh-CN"/>
        </w:rPr>
        <w:t>3</w:t>
      </w:r>
      <w:r w:rsidR="001326D0">
        <w:rPr>
          <w:rFonts w:cs="Arial"/>
          <w:b/>
          <w:color w:val="000000"/>
          <w:sz w:val="24"/>
          <w:lang w:eastAsia="zh-CN"/>
        </w:rPr>
        <w:t>2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20</w:t>
      </w:r>
      <w:r w:rsidR="001326D0">
        <w:rPr>
          <w:rFonts w:cs="Arial"/>
          <w:b/>
          <w:color w:val="000000"/>
          <w:sz w:val="24"/>
          <w:lang w:eastAsia="zh-CN"/>
        </w:rPr>
        <w:t>4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587D8909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326D0">
        <w:rPr>
          <w:b/>
          <w:noProof/>
          <w:sz w:val="24"/>
        </w:rPr>
        <w:t>17-28 August</w:t>
      </w:r>
      <w:r>
        <w:rPr>
          <w:b/>
          <w:noProof/>
          <w:sz w:val="24"/>
        </w:rPr>
        <w:t xml:space="preserve"> 2020</w:t>
      </w:r>
      <w:r w:rsidR="001C0223">
        <w:rPr>
          <w:b/>
          <w:noProof/>
          <w:sz w:val="24"/>
        </w:rPr>
        <w:tab/>
      </w:r>
      <w:r w:rsidR="001C0223">
        <w:rPr>
          <w:noProof/>
        </w:rPr>
        <w:t>Revision of S5-</w:t>
      </w:r>
      <w:r w:rsidR="002840C7">
        <w:rPr>
          <w:noProof/>
        </w:rPr>
        <w:t>20</w:t>
      </w:r>
      <w:r w:rsidR="001C0223">
        <w:rPr>
          <w:noProof/>
        </w:rPr>
        <w:t>xxxx</w:t>
      </w:r>
    </w:p>
    <w:p w14:paraId="3F31C776" w14:textId="44F6E824" w:rsidR="000044FB" w:rsidRPr="00F7069A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  <w:lang w:val="en-US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Chairman 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tbl>
      <w:tblPr>
        <w:tblW w:w="1054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035"/>
        <w:gridCol w:w="2402"/>
        <w:gridCol w:w="1481"/>
        <w:gridCol w:w="1231"/>
        <w:gridCol w:w="1035"/>
        <w:gridCol w:w="989"/>
        <w:gridCol w:w="749"/>
        <w:gridCol w:w="869"/>
      </w:tblGrid>
      <w:tr w:rsidR="00537AE2" w:rsidRPr="00401776" w14:paraId="2007629A" w14:textId="77777777" w:rsidTr="00E666EE">
        <w:trPr>
          <w:tblHeader/>
          <w:tblCellSpacing w:w="0" w:type="dxa"/>
          <w:jc w:val="center"/>
        </w:trPr>
        <w:tc>
          <w:tcPr>
            <w:tcW w:w="7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03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40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4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123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3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98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7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8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77777777" w:rsidR="008760C9" w:rsidRPr="00401776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</w:tr>
      <w:tr w:rsidR="00537AE2" w:rsidRPr="00401776" w14:paraId="4C1A793B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3368ED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537AE2" w:rsidRPr="00401776" w14:paraId="7AC8AD0B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31BDA1" w14:textId="5E31B911" w:rsidR="008760C9" w:rsidRPr="003368ED" w:rsidRDefault="00D27993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4ADD1" w14:textId="1054CA1A" w:rsidR="008760C9" w:rsidRPr="003368ED" w:rsidRDefault="008E6897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S5-204476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CD0D29" w14:textId="237B536A" w:rsidR="008760C9" w:rsidRPr="003368ED" w:rsidRDefault="008E6897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33C15">
              <w:rPr>
                <w:rFonts w:ascii="Arial" w:hAnsi="Arial" w:cs="Arial"/>
                <w:sz w:val="18"/>
                <w:szCs w:val="18"/>
                <w:lang w:val="en-US" w:eastAsia="zh-CN"/>
              </w:rPr>
              <w:t>Reply LS from SA5 to GSMA on NG.116 support of different access types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E9665" w14:textId="1798009D" w:rsidR="008760C9" w:rsidRPr="003368ED" w:rsidRDefault="00631523" w:rsidP="00C415B9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033C15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D68A23" w14:textId="21D431DA" w:rsidR="008760C9" w:rsidRPr="003368ED" w:rsidRDefault="00033C15" w:rsidP="00C415B9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LS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7E480B" w14:textId="672FF5D3" w:rsidR="008760C9" w:rsidRPr="003368ED" w:rsidRDefault="00F66241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9E93FB" w14:textId="67EEA6FC" w:rsidR="008760C9" w:rsidRPr="00F20BD8" w:rsidRDefault="005706D0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</w:t>
            </w:r>
            <w:r w:rsidR="009E22D9" w:rsidRPr="00F20BD8">
              <w:rPr>
                <w:rFonts w:ascii="Arial" w:eastAsiaTheme="minorHAnsi" w:hAnsi="Arial" w:cs="Arial"/>
                <w:sz w:val="18"/>
                <w:szCs w:val="18"/>
              </w:rPr>
              <w:t xml:space="preserve"> Sept</w:t>
            </w:r>
            <w:r w:rsidR="008B58F4" w:rsidRPr="00F20BD8">
              <w:rPr>
                <w:rFonts w:ascii="Arial" w:eastAsiaTheme="minorHAnsi" w:hAnsi="Arial" w:cs="Arial"/>
                <w:sz w:val="18"/>
                <w:szCs w:val="18"/>
              </w:rPr>
              <w:t xml:space="preserve">. </w:t>
            </w:r>
            <w:r w:rsidR="00E95427" w:rsidRPr="00F20BD8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9FD0B0" w14:textId="1C69C64F" w:rsidR="008760C9" w:rsidRPr="00F20BD8" w:rsidRDefault="00F53701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5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5B4E0" w14:textId="20B1B1EE" w:rsidR="008760C9" w:rsidRPr="00F20BD8" w:rsidRDefault="00073B42" w:rsidP="00C415B9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d2 Approved</w:t>
            </w:r>
          </w:p>
        </w:tc>
      </w:tr>
      <w:tr w:rsidR="00537AE2" w:rsidRPr="00401776" w14:paraId="41014605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8760C9" w:rsidRPr="003368ED" w:rsidRDefault="008760C9" w:rsidP="004043E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8760C9" w:rsidRPr="003368ED" w:rsidRDefault="008760C9" w:rsidP="004043E7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8760C9" w:rsidRPr="003368ED" w:rsidRDefault="008760C9" w:rsidP="004043E7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8760C9" w:rsidRPr="003368ED" w:rsidRDefault="008760C9" w:rsidP="004043E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8760C9" w:rsidRPr="003368ED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8760C9" w:rsidRPr="003368ED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8760C9" w:rsidRPr="00F20BD8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8760C9" w:rsidRPr="00F20BD8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8760C9" w:rsidRPr="00F20BD8" w:rsidRDefault="008760C9" w:rsidP="004043E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C60B0" w:rsidRPr="00401776" w14:paraId="6DFA2B5A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AC981" w14:textId="42F8FD6B" w:rsidR="007C60B0" w:rsidRPr="003368ED" w:rsidRDefault="007C60B0" w:rsidP="007C60B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eastAsia="zh-CN"/>
              </w:rPr>
              <w:t>6.1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712CBB" w14:textId="64BADBCC" w:rsidR="007C60B0" w:rsidRPr="00CE0745" w:rsidRDefault="007C60B0" w:rsidP="007C60B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E074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S5-204647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DFE17" w14:textId="2D9F3E87" w:rsidR="007C60B0" w:rsidRPr="003368ED" w:rsidRDefault="007C60B0" w:rsidP="007C60B0">
            <w:pPr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Reply Ls to SA5 on methodology harmonization and REST-based network management framework (reply to 3GPP TSG SA5-S5-197541)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99915F" w14:textId="76DE9A3C" w:rsidR="007C60B0" w:rsidRPr="003368ED" w:rsidRDefault="007C60B0" w:rsidP="007C60B0">
            <w:pPr>
              <w:rPr>
                <w:rFonts w:ascii="Arial" w:hAnsi="Arial" w:cs="Arial"/>
                <w:sz w:val="18"/>
                <w:szCs w:val="18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SA5 chair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9EB357" w14:textId="5F8ED24C" w:rsidR="007C60B0" w:rsidRPr="003368ED" w:rsidRDefault="007C60B0" w:rsidP="007C60B0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GB"/>
              </w:rPr>
              <w:t>LS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852B459" w14:textId="0539FDD1" w:rsidR="007C60B0" w:rsidRPr="00B57FE6" w:rsidRDefault="007C60B0" w:rsidP="007C60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B57FE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DD8677" w14:textId="10374D9B" w:rsidR="007C60B0" w:rsidRPr="00F20BD8" w:rsidRDefault="007C60B0" w:rsidP="007C60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C2552" w14:textId="06AAA506" w:rsidR="007C60B0" w:rsidRPr="00F20BD8" w:rsidRDefault="007C60B0" w:rsidP="007C60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5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0AD6E" w14:textId="6482C7FE" w:rsidR="007C60B0" w:rsidRPr="00F20BD8" w:rsidRDefault="007C60B0" w:rsidP="007C60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d1 Approved</w:t>
            </w:r>
          </w:p>
        </w:tc>
      </w:tr>
      <w:tr w:rsidR="007C60B0" w:rsidRPr="00401776" w14:paraId="4C9400D4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0083" w14:textId="1B4FDA43" w:rsidR="007C60B0" w:rsidRPr="003368ED" w:rsidRDefault="007C60B0" w:rsidP="007C60B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6.2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DFAAA7" w14:textId="77777777" w:rsidR="007C60B0" w:rsidRPr="003368ED" w:rsidRDefault="007C60B0" w:rsidP="007C60B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S5-204407</w:t>
            </w:r>
          </w:p>
          <w:p w14:paraId="0C92A325" w14:textId="06643862" w:rsidR="007C60B0" w:rsidRPr="00CE0745" w:rsidRDefault="007C60B0" w:rsidP="007C60B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9782A" w14:textId="46607B4B" w:rsidR="007C60B0" w:rsidRPr="003368ED" w:rsidRDefault="007C60B0" w:rsidP="007C60B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LS to SA3 for new WID for access control of management service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3C629" w14:textId="29B1947B" w:rsidR="007C60B0" w:rsidRPr="003368ED" w:rsidRDefault="007C60B0" w:rsidP="007C60B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F76D0D" w14:textId="31EABB2B" w:rsidR="007C60B0" w:rsidRPr="003368ED" w:rsidRDefault="007C60B0" w:rsidP="007C60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LS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660A1B" w14:textId="0245282C" w:rsidR="007C60B0" w:rsidRPr="00B57FE6" w:rsidRDefault="007C60B0" w:rsidP="007C60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B57FE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30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9E8747" w14:textId="04EFD4C6" w:rsidR="007C60B0" w:rsidRPr="00F20BD8" w:rsidRDefault="007C60B0" w:rsidP="007C60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B85D9F" w14:textId="6C8FB5ED" w:rsidR="007C60B0" w:rsidRPr="00F20BD8" w:rsidRDefault="007C60B0" w:rsidP="007C60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C8AC2" w14:textId="564FBBDD" w:rsidR="007C60B0" w:rsidRPr="00F20BD8" w:rsidRDefault="007C60B0" w:rsidP="007C60B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d2 </w:t>
            </w:r>
            <w:r w:rsidRPr="00F20BD8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A</w:t>
            </w: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 xml:space="preserve">pproved  </w:t>
            </w:r>
          </w:p>
        </w:tc>
      </w:tr>
      <w:tr w:rsidR="006E79BC" w:rsidRPr="00401776" w14:paraId="2798A4A8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F0A260" w14:textId="45819B8B" w:rsidR="006E79BC" w:rsidRPr="003368ED" w:rsidRDefault="006E79BC" w:rsidP="006E79BC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ECE27" w14:textId="0EAFB94B" w:rsidR="006E79BC" w:rsidRPr="003368ED" w:rsidRDefault="006E79BC" w:rsidP="006E79BC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S5-204553</w:t>
            </w:r>
          </w:p>
          <w:p w14:paraId="7E922326" w14:textId="2C4F82B4" w:rsidR="006E79BC" w:rsidRPr="003368ED" w:rsidRDefault="006E79BC" w:rsidP="006E79BC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B66AF" w14:textId="2363C397" w:rsidR="006E79BC" w:rsidRPr="003368ED" w:rsidRDefault="006E79BC" w:rsidP="006E79B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Correction of reference list and adding references throughout the document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F2769" w14:textId="6F78D60E" w:rsidR="006E79BC" w:rsidRPr="003368ED" w:rsidRDefault="006E79BC" w:rsidP="006E79B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Ericsson LM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14C94A0" w14:textId="0C78D4D9" w:rsidR="006E79BC" w:rsidRPr="003368ED" w:rsidRDefault="006E79BC" w:rsidP="006E79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17A6D5" w14:textId="6567A723" w:rsidR="006E79BC" w:rsidRPr="00B57FE6" w:rsidRDefault="006E79BC" w:rsidP="006E79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 w:rsidRPr="00B57FE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368225A" w14:textId="647B610D" w:rsidR="006E79BC" w:rsidRPr="00F20BD8" w:rsidRDefault="006E79BC" w:rsidP="006E79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AC2E5" w14:textId="2F588032" w:rsidR="006E79BC" w:rsidRPr="00F20BD8" w:rsidRDefault="006E79BC" w:rsidP="006E79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6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1389C2" w14:textId="713AC378" w:rsidR="006E79BC" w:rsidRPr="00F20BD8" w:rsidRDefault="006E79BC" w:rsidP="006E79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</w:t>
            </w:r>
            <w:r w:rsidRPr="00F20BD8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gree</w:t>
            </w: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</w:p>
        </w:tc>
      </w:tr>
      <w:tr w:rsidR="006E79BC" w:rsidRPr="00401776" w14:paraId="16A8BEFA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177F5" w14:textId="0AD5195B" w:rsidR="006E79BC" w:rsidRPr="003368ED" w:rsidRDefault="006E79BC" w:rsidP="006E79BC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91F39D" w14:textId="7F151DE0" w:rsidR="006E79BC" w:rsidRDefault="006E79BC" w:rsidP="006E79BC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(</w:t>
            </w:r>
            <w:r w:rsidRPr="003368E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S5-204327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-&gt;)</w:t>
            </w:r>
          </w:p>
          <w:p w14:paraId="26D32352" w14:textId="74A08F7E" w:rsidR="006E79BC" w:rsidRPr="003368ED" w:rsidRDefault="006E79BC" w:rsidP="006E79BC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S5-204668</w:t>
            </w:r>
          </w:p>
          <w:p w14:paraId="3B93AAF3" w14:textId="45534CC0" w:rsidR="006E79BC" w:rsidRPr="003368ED" w:rsidRDefault="006E79BC" w:rsidP="006E79BC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207EB" w14:textId="16CBF9A6" w:rsidR="006E79BC" w:rsidRPr="003368ED" w:rsidRDefault="006E79BC" w:rsidP="006E79B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Correction of reference list and adding references throughout the document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67B77" w14:textId="680A139F" w:rsidR="006E79BC" w:rsidRPr="003368ED" w:rsidRDefault="006E79BC" w:rsidP="006E79BC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Ericsson LM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20F67DA" w14:textId="5B2760A8" w:rsidR="006E79BC" w:rsidRPr="003368ED" w:rsidRDefault="006E79BC" w:rsidP="006E79BC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7B6DCD" w14:textId="315296EB" w:rsidR="006E79BC" w:rsidRPr="00B57FE6" w:rsidRDefault="006E79BC" w:rsidP="006E79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57FE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304F22" w14:textId="37768105" w:rsidR="006E79BC" w:rsidRPr="00F20BD8" w:rsidRDefault="006E79BC" w:rsidP="006E79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586FFE" w14:textId="7669D378" w:rsidR="006E79BC" w:rsidRPr="00F20BD8" w:rsidRDefault="006E79BC" w:rsidP="006E79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6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CD364A" w14:textId="54E28C9E" w:rsidR="006E79BC" w:rsidRPr="00F20BD8" w:rsidRDefault="006E79BC" w:rsidP="006E79BC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</w:t>
            </w:r>
            <w:r w:rsidRPr="00F20BD8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gree</w:t>
            </w: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</w:p>
        </w:tc>
      </w:tr>
      <w:tr w:rsidR="008B4DF0" w:rsidRPr="00401776" w14:paraId="7E2824F7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B34DAB" w14:textId="7BCDDAA0" w:rsidR="008B4DF0" w:rsidRPr="003368ED" w:rsidRDefault="008B4DF0" w:rsidP="008B4DF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B77297" w14:textId="04A6DABD" w:rsidR="008B4DF0" w:rsidRPr="00CE0745" w:rsidRDefault="008B4DF0" w:rsidP="008B4DF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E074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S5-204585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B3B9AF" w14:textId="2FC9BFE8" w:rsidR="008B4DF0" w:rsidRPr="003368ED" w:rsidRDefault="008B4DF0" w:rsidP="008B4DF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Rel-16 CR 28.622 Correct </w:t>
            </w:r>
            <w:proofErr w:type="spellStart"/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ThresholdMonitor</w:t>
            </w:r>
            <w:proofErr w:type="spellEnd"/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definition (stage 2)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E75C92" w14:textId="58D0D26D" w:rsidR="008B4DF0" w:rsidRPr="003368ED" w:rsidRDefault="008B4DF0" w:rsidP="008B4DF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804739" w14:textId="10B3EE4B" w:rsidR="008B4DF0" w:rsidRPr="003368ED" w:rsidRDefault="008B4DF0" w:rsidP="008B4DF0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D71964" w14:textId="2686B1DB" w:rsidR="008B4DF0" w:rsidRPr="00B57FE6" w:rsidRDefault="008B4DF0" w:rsidP="008B4DF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57FE6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0F5EEB0" w14:textId="16050E19" w:rsidR="008B4DF0" w:rsidRPr="00F20BD8" w:rsidRDefault="008B4DF0" w:rsidP="008B4DF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7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D2BC38" w14:textId="741E8397" w:rsidR="008B4DF0" w:rsidRPr="00F20BD8" w:rsidRDefault="008B4DF0" w:rsidP="008B4DF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8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8B6180" w14:textId="51AB1FDB" w:rsidR="008B4DF0" w:rsidRPr="00F20BD8" w:rsidRDefault="008B4DF0" w:rsidP="008B4DF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D6 A</w:t>
            </w:r>
            <w:r w:rsidRPr="00F20BD8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gree</w:t>
            </w: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</w:p>
        </w:tc>
      </w:tr>
      <w:tr w:rsidR="008B4DF0" w:rsidRPr="00401776" w14:paraId="32A91399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DF550" w14:textId="6E8AE4B5" w:rsidR="008B4DF0" w:rsidRPr="003368ED" w:rsidRDefault="008B4DF0" w:rsidP="008B4DF0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8902FC" w14:textId="4EEE2241" w:rsidR="008B4DF0" w:rsidRPr="00CE0745" w:rsidRDefault="008B4DF0" w:rsidP="008B4DF0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E074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S5-204650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446062" w14:textId="0267C255" w:rsidR="008B4DF0" w:rsidRPr="003368ED" w:rsidRDefault="008B4DF0" w:rsidP="008B4DF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Rel-16 CR 28.623 Correct </w:t>
            </w:r>
            <w:proofErr w:type="spellStart"/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ThresholdMonitor</w:t>
            </w:r>
            <w:proofErr w:type="spellEnd"/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definition (OpenAPI definitions)</w:t>
            </w:r>
            <w:r w:rsidRPr="003368ED">
              <w:rPr>
                <w:rFonts w:ascii="Arial" w:hAnsi="Arial" w:cs="Arial"/>
                <w:b/>
                <w:color w:val="0000FF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32331F" w14:textId="5835E1AD" w:rsidR="008B4DF0" w:rsidRPr="003368ED" w:rsidRDefault="008B4DF0" w:rsidP="008B4DF0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B688EBF" w14:textId="61C95DE1" w:rsidR="008B4DF0" w:rsidRPr="003368ED" w:rsidRDefault="008B4DF0" w:rsidP="008B4DF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DFE37C" w14:textId="0B550923" w:rsidR="008B4DF0" w:rsidRPr="00B57FE6" w:rsidRDefault="008B4DF0" w:rsidP="008B4DF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B57FE6"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2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26E0DF" w14:textId="7F4FE012" w:rsidR="008B4DF0" w:rsidRPr="00F20BD8" w:rsidRDefault="008B4DF0" w:rsidP="008B4DF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8D6FCD" w14:textId="12396424" w:rsidR="008B4DF0" w:rsidRPr="00F20BD8" w:rsidRDefault="008B4DF0" w:rsidP="008B4DF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6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06EC6E" w14:textId="3EC36B48" w:rsidR="008B4DF0" w:rsidRPr="00F20BD8" w:rsidRDefault="008B4DF0" w:rsidP="008B4DF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</w:t>
            </w:r>
            <w:r w:rsidRPr="00F20BD8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gree</w:t>
            </w: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</w:p>
        </w:tc>
      </w:tr>
      <w:tr w:rsidR="00C50B7F" w:rsidRPr="00401776" w14:paraId="6850287B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61B40B" w14:textId="1BE5E980" w:rsidR="00C50B7F" w:rsidRPr="003368ED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9EE66A" w14:textId="77777777" w:rsidR="00C50B7F" w:rsidRPr="00CE0745" w:rsidRDefault="00C50B7F" w:rsidP="00C50B7F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E074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S5-204651</w:t>
            </w:r>
          </w:p>
          <w:p w14:paraId="12FA5BE2" w14:textId="77777777" w:rsidR="00C50B7F" w:rsidRPr="00CE0745" w:rsidRDefault="00C50B7F" w:rsidP="00C50B7F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E074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(new)</w:t>
            </w:r>
          </w:p>
          <w:p w14:paraId="0E44CD36" w14:textId="29A3ABBE" w:rsidR="00C50B7F" w:rsidRPr="00CE0745" w:rsidRDefault="00C50B7F" w:rsidP="00C50B7F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E074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(CR 0107)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81417A" w14:textId="37548D15" w:rsidR="00C50B7F" w:rsidRPr="003368ED" w:rsidRDefault="00C50B7F" w:rsidP="00C50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Rel-16 CR 28.623 Correct </w:t>
            </w:r>
            <w:proofErr w:type="spellStart"/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ThresholdMonitor</w:t>
            </w:r>
            <w:proofErr w:type="spellEnd"/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gramStart"/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definition(</w:t>
            </w:r>
            <w:proofErr w:type="gramEnd"/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YANG)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B982EA" w14:textId="3139ACB4" w:rsidR="00C50B7F" w:rsidRPr="003368ED" w:rsidRDefault="00C50B7F" w:rsidP="00C50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2EFD2FC" w14:textId="05236825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E0418B" w14:textId="00D385F9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3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23F6483" w14:textId="1395351C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7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FFC875" w14:textId="6FB4CD99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8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3BA2CAA" w14:textId="06404884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</w:t>
            </w:r>
            <w:r w:rsidRPr="00F20BD8">
              <w:rPr>
                <w:rFonts w:ascii="Arial" w:eastAsiaTheme="minorEastAsia" w:hAnsi="Arial" w:cs="Arial" w:hint="eastAsia"/>
                <w:sz w:val="18"/>
                <w:szCs w:val="18"/>
                <w:lang w:val="en-US" w:eastAsia="zh-CN"/>
              </w:rPr>
              <w:t>gree</w:t>
            </w: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</w:t>
            </w:r>
          </w:p>
        </w:tc>
      </w:tr>
      <w:tr w:rsidR="00C50B7F" w:rsidRPr="00401776" w14:paraId="5DBC1A4B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2DF5C3" w14:textId="33C2762D" w:rsidR="00C50B7F" w:rsidRPr="003368ED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3A1614" w14:textId="3D0BD07B" w:rsidR="00C50B7F" w:rsidRPr="00CE0745" w:rsidRDefault="00C50B7F" w:rsidP="00C50B7F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E074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S5-204648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DC7BF" w14:textId="753A52DF" w:rsidR="00C50B7F" w:rsidRPr="003368ED" w:rsidRDefault="00C50B7F" w:rsidP="00C50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28.532 Add missing object creation variant with HTTP POST (REST SS)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94B2FE" w14:textId="3F7A3A79" w:rsidR="00C50B7F" w:rsidRPr="003368ED" w:rsidRDefault="00C50B7F" w:rsidP="00C50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E992687" w14:textId="3A5EFA08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CA3947D" w14:textId="37CEE08C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44D8F" w14:textId="18AD04CB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0A05218" w14:textId="5739AA4A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7A592E" w14:textId="739F543B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Not pursued.</w:t>
            </w:r>
          </w:p>
        </w:tc>
      </w:tr>
      <w:tr w:rsidR="00C50B7F" w:rsidRPr="00401776" w14:paraId="28EF82B2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C81E05" w14:textId="09572484" w:rsidR="00C50B7F" w:rsidRPr="003368ED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474A5" w14:textId="07032CB0" w:rsidR="00C50B7F" w:rsidRPr="00CE0745" w:rsidRDefault="00C50B7F" w:rsidP="00C50B7F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E074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S5-204649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6B94B7" w14:textId="18914D44" w:rsidR="00C50B7F" w:rsidRPr="003368ED" w:rsidRDefault="00C50B7F" w:rsidP="00C50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28.532 Add missing object creation variant with HTTP POST (OpenAPI definitions)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3501DA" w14:textId="2A4DB701" w:rsidR="00C50B7F" w:rsidRPr="003368ED" w:rsidRDefault="00C50B7F" w:rsidP="00C50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143FA65" w14:textId="68AACD49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94EC13" w14:textId="6A87B5E7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3173AF" w14:textId="7881BF3D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2FF829" w14:textId="155EA32A" w:rsidR="00C50B7F" w:rsidRPr="00F20BD8" w:rsidRDefault="003C7BA9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8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5012D6" w14:textId="0822BF8C" w:rsidR="00C50B7F" w:rsidRPr="00F20BD8" w:rsidRDefault="003C7BA9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Not pursued</w:t>
            </w:r>
          </w:p>
        </w:tc>
      </w:tr>
      <w:tr w:rsidR="00C50B7F" w:rsidRPr="00401776" w14:paraId="4642FDA0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5B02C" w14:textId="1266D6F6" w:rsidR="00C50B7F" w:rsidRPr="003368ED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6E3BC" w:themeFill="accent3" w:themeFillTint="66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F442BA" w14:textId="22D0D032" w:rsidR="00C50B7F" w:rsidRPr="00CE0745" w:rsidRDefault="00501A56" w:rsidP="00C50B7F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hyperlink r:id="rId11" w:history="1">
              <w:r w:rsidR="00C50B7F" w:rsidRPr="00CE0745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S5-204</w:t>
              </w:r>
            </w:hyperlink>
            <w:r w:rsidR="00C50B7F" w:rsidRPr="00CE0745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534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D0E53D" w14:textId="77777777" w:rsidR="00C50B7F" w:rsidRPr="003368ED" w:rsidRDefault="00C50B7F" w:rsidP="00C50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add relation between transport and application level endpoints stage 2</w:t>
            </w:r>
          </w:p>
          <w:p w14:paraId="5DB0C2FE" w14:textId="18A206E0" w:rsidR="00C50B7F" w:rsidRPr="003368ED" w:rsidRDefault="00C50B7F" w:rsidP="00C50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color w:val="0000FF"/>
                <w:sz w:val="18"/>
                <w:szCs w:val="18"/>
                <w:lang w:val="en-US"/>
              </w:rPr>
              <w:lastRenderedPageBreak/>
              <w:t>email approval with Tdoc# S5-204534 in the same package (4534,4410).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579EA" w14:textId="2DD03CF7" w:rsidR="00C50B7F" w:rsidRPr="003368ED" w:rsidRDefault="00C50B7F" w:rsidP="00C50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Nokia, Nokia Shanghai Bell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E54BAA7" w14:textId="5B81BD8B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92F892" w14:textId="36BF3EB1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56EED4" w14:textId="21CAAA47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215032D" w14:textId="7A7CDC03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2785C0" w14:textId="44430EDB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D3 agreed.</w:t>
            </w:r>
          </w:p>
        </w:tc>
      </w:tr>
      <w:tr w:rsidR="00C50B7F" w:rsidRPr="00401776" w14:paraId="01C97122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08CC07" w14:textId="5B73E902" w:rsidR="00C50B7F" w:rsidRPr="003368ED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D6E3BC" w:themeFill="accent3" w:themeFillTint="66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DB05F0" w14:textId="77777777" w:rsidR="00C50B7F" w:rsidRPr="003368ED" w:rsidRDefault="00C50B7F" w:rsidP="00C50B7F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S5-204410</w:t>
            </w:r>
          </w:p>
          <w:p w14:paraId="5387E768" w14:textId="1AEE6BBC" w:rsidR="00C50B7F" w:rsidRPr="003368ED" w:rsidRDefault="00C50B7F" w:rsidP="00C50B7F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043B01" w14:textId="77777777" w:rsidR="00C50B7F" w:rsidRPr="003368ED" w:rsidRDefault="00C50B7F" w:rsidP="00C50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add relation between transport and application level endpoints stage 3</w:t>
            </w:r>
          </w:p>
          <w:p w14:paraId="1FC569D5" w14:textId="4FC5DC9F" w:rsidR="00C50B7F" w:rsidRPr="003368ED" w:rsidRDefault="00C50B7F" w:rsidP="00C50B7F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color w:val="0000FF"/>
                <w:sz w:val="18"/>
                <w:szCs w:val="18"/>
                <w:lang w:val="en-US"/>
              </w:rPr>
              <w:t>email approval with Tdoc# S5-204410 in the same package (4534,4410).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79DD2D" w14:textId="12500095" w:rsidR="00C50B7F" w:rsidRPr="003368ED" w:rsidRDefault="00C50B7F" w:rsidP="00C50B7F">
            <w:pPr>
              <w:rPr>
                <w:rFonts w:ascii="Arial" w:eastAsiaTheme="minorHAnsi" w:hAnsi="Arial" w:cs="Arial"/>
                <w:sz w:val="18"/>
                <w:szCs w:val="18"/>
              </w:rPr>
            </w:pPr>
            <w:r w:rsidRPr="003368ED">
              <w:rPr>
                <w:rFonts w:ascii="Arial" w:hAnsi="Arial" w:cs="Arial"/>
                <w:sz w:val="18"/>
                <w:szCs w:val="18"/>
                <w:lang w:val="en-US" w:eastAsia="zh-CN"/>
              </w:rPr>
              <w:t>Nokia, Nokia Shanghai Bell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FE1CFD9" w14:textId="1B517250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270E85" w14:textId="644101B3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64D1DD" w14:textId="6C27E3AB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D40B6A" w14:textId="7B2FAAC9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C6AC37" w14:textId="5B9DCAC3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C50B7F" w:rsidRPr="00401776" w14:paraId="4CECC097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F89AA" w14:textId="22CB765B" w:rsidR="00C50B7F" w:rsidRPr="003368ED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711EF7" w14:textId="0CC2B93A" w:rsidR="00C50B7F" w:rsidRPr="00677565" w:rsidRDefault="00501A56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hyperlink r:id="rId12" w:history="1">
              <w:r w:rsidR="00C50B7F" w:rsidRPr="00677565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S5-204</w:t>
              </w:r>
            </w:hyperlink>
            <w:r w:rsidR="00C50B7F"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504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DCC43" w14:textId="7B96DEC1" w:rsidR="00C50B7F" w:rsidRPr="00677565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Rel-16 CR TS 28.532 Clarification on Annex A.1, A.2 and A.5 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51FAB5" w14:textId="121055CE" w:rsidR="00C50B7F" w:rsidRPr="00677565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896750C" w14:textId="1E9B2CD3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152D90" w14:textId="3570363F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81F634" w14:textId="6D652CEF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CF23B3" w14:textId="6EB7DFB9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39958B4" w14:textId="4F78878F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C50B7F" w:rsidRPr="00401776" w14:paraId="2DFCCC8F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5CCD7" w14:textId="44666BB0" w:rsidR="00C50B7F" w:rsidRPr="003368ED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5B2481" w14:textId="77777777" w:rsidR="00C50B7F" w:rsidRPr="00677565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S5-204552</w:t>
            </w:r>
          </w:p>
          <w:p w14:paraId="39945F2D" w14:textId="77777777" w:rsidR="00C50B7F" w:rsidRPr="00677565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(CR 0106)</w:t>
            </w:r>
          </w:p>
          <w:p w14:paraId="01902363" w14:textId="0C1413FF" w:rsidR="00C50B7F" w:rsidRPr="00677565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(new)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A37D4" w14:textId="559FE35F" w:rsidR="00C50B7F" w:rsidRPr="00677565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Rel-16 CR 28.623 Correct </w:t>
            </w:r>
            <w:proofErr w:type="spellStart"/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HeartbeatControl</w:t>
            </w:r>
            <w:proofErr w:type="spellEnd"/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definition and some other smaller issues (stage 3)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C6F99" w14:textId="1560ED56" w:rsidR="00C50B7F" w:rsidRPr="00677565" w:rsidRDefault="00C50B7F" w:rsidP="00C50B7F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Ericsson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13979C5" w14:textId="42135240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GB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C20CAC" w14:textId="40B876C3" w:rsidR="00C50B7F" w:rsidRPr="003368ED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06CFA9A" w14:textId="21CD191F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FD6B0CD" w14:textId="1F0E9C0B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496D8F" w14:textId="5DF5684B" w:rsidR="00C50B7F" w:rsidRPr="00F20BD8" w:rsidRDefault="00C50B7F" w:rsidP="00C50B7F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agreed</w:t>
            </w:r>
          </w:p>
        </w:tc>
      </w:tr>
      <w:tr w:rsidR="0011093E" w:rsidRPr="00401776" w14:paraId="4138E4C3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059F9" w14:textId="431D3E76" w:rsidR="0011093E" w:rsidRPr="003368ED" w:rsidRDefault="0011093E" w:rsidP="0011093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6.5.13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87EFE" w14:textId="1029F8B0" w:rsidR="0011093E" w:rsidRPr="00677565" w:rsidRDefault="0011093E" w:rsidP="0011093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S5-204551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BCD8CD" w14:textId="3E0BD19C" w:rsidR="0011093E" w:rsidRPr="00677565" w:rsidRDefault="0011093E" w:rsidP="0011093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3GPP SA5 introduction on Autonomous Network  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D5F422" w14:textId="5B6EB366" w:rsidR="0011093E" w:rsidRPr="00677565" w:rsidRDefault="0011093E" w:rsidP="0011093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SA5 Chair, SA5 vice-</w:t>
            </w:r>
            <w:proofErr w:type="gramStart"/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chair(</w:t>
            </w:r>
            <w:proofErr w:type="gramEnd"/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Huawei)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AAD702D" w14:textId="48A14785" w:rsidR="0011093E" w:rsidRPr="003368ED" w:rsidRDefault="0011093E" w:rsidP="0011093E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Presentation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D039703" w14:textId="0B9175D4" w:rsidR="0011093E" w:rsidRPr="003368ED" w:rsidRDefault="0011093E" w:rsidP="001109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DC5460C" w14:textId="73C7EDCF" w:rsidR="0011093E" w:rsidRPr="00F20BD8" w:rsidRDefault="0011093E" w:rsidP="001109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7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1D3325" w14:textId="2591569A" w:rsidR="0011093E" w:rsidRPr="00F20BD8" w:rsidRDefault="0011093E" w:rsidP="001109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8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F3FE4CA" w14:textId="53B4196D" w:rsidR="0011093E" w:rsidRPr="00F20BD8" w:rsidRDefault="0011093E" w:rsidP="001109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11093E" w:rsidRPr="00401776" w14:paraId="774607B1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D173B8" w14:textId="06B5A929" w:rsidR="0011093E" w:rsidRPr="003368ED" w:rsidRDefault="0011093E" w:rsidP="0011093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510887" w14:textId="2E295619" w:rsidR="0011093E" w:rsidRPr="00677565" w:rsidRDefault="00501A56" w:rsidP="0011093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hyperlink r:id="rId13" w:history="1">
              <w:r w:rsidR="0011093E" w:rsidRPr="00677565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S5-20450</w:t>
              </w:r>
            </w:hyperlink>
            <w:r w:rsidR="0011093E"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C0DCBC" w14:textId="303E3D58" w:rsidR="0011093E" w:rsidRPr="00677565" w:rsidRDefault="0011093E" w:rsidP="0011093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pCR 28.809 Add CN related KPI anomaly analysis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E11342" w14:textId="1F3D4AFE" w:rsidR="0011093E" w:rsidRPr="00677565" w:rsidRDefault="0011093E" w:rsidP="0011093E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9E65506" w14:textId="02AFD8E4" w:rsidR="0011093E" w:rsidRPr="001C4D93" w:rsidRDefault="0011093E" w:rsidP="0011093E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1C4D93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58C7E9" w14:textId="7CB51F99" w:rsidR="0011093E" w:rsidRPr="003368ED" w:rsidRDefault="0011093E" w:rsidP="001109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F9EB85" w14:textId="223FC399" w:rsidR="0011093E" w:rsidRPr="00F20BD8" w:rsidRDefault="0011093E" w:rsidP="001109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CD17CC" w14:textId="202F8F6D" w:rsidR="0011093E" w:rsidRPr="00F20BD8" w:rsidRDefault="0011093E" w:rsidP="001109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16B5B6" w14:textId="2AAEDBF1" w:rsidR="0011093E" w:rsidRPr="00F20BD8" w:rsidRDefault="0011093E" w:rsidP="0011093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F180D" w:rsidRPr="00401776" w14:paraId="3962DDF4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EC91F9" w14:textId="77777777" w:rsidR="00CF180D" w:rsidRPr="003368ED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6.6.3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A8C76A" w14:textId="77777777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S5-204506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F6EBB4" w14:textId="77777777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 28.809 for email approval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BD02BA" w14:textId="77777777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Intel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11E6519" w14:textId="77777777" w:rsidR="00CF180D" w:rsidRPr="001C4D93" w:rsidRDefault="00CF180D" w:rsidP="00CF180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1C4D9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6194D84" w14:textId="670E9B47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4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BFAE32" w14:textId="155BAFD0" w:rsidR="00CF180D" w:rsidRPr="00F20BD8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7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B8AADED" w14:textId="6FCAAA06" w:rsidR="00CF180D" w:rsidRPr="00F20BD8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8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3F1705" w14:textId="4CE9949A" w:rsidR="00CF180D" w:rsidRPr="00F20BD8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D2 approved</w:t>
            </w:r>
          </w:p>
        </w:tc>
      </w:tr>
      <w:tr w:rsidR="00CF180D" w:rsidRPr="00401776" w14:paraId="0EB2BD46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65EDA" w14:textId="6BCF77C8" w:rsidR="00CF180D" w:rsidRPr="003368ED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6.6.5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D18A72" w14:textId="5D0DEA4B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S5-204554 (new)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B8E234" w14:textId="28D255E1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Discussion paper on 5GC EE KPI28 Aug: new tdoc split from 4295.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CA8D80" w14:textId="29DDF50E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China </w:t>
            </w:r>
            <w:proofErr w:type="spellStart"/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Telecomunication</w:t>
            </w:r>
            <w:proofErr w:type="spellEnd"/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Corp.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3A39A88" w14:textId="2B9F308C" w:rsidR="00CF180D" w:rsidRPr="001C4D93" w:rsidRDefault="00CF180D" w:rsidP="00CF180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1C4D93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DP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6C3809" w14:textId="03A4CF00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  <w:lang w:val="en-US" w:eastAsia="en-GB"/>
              </w:rPr>
            </w:pPr>
            <w:r w:rsidRPr="0037046B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AE88F0" w14:textId="387160A5" w:rsidR="00CF180D" w:rsidRPr="00F20BD8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2C82699" w14:textId="3EE2D522" w:rsidR="00CF180D" w:rsidRPr="00F20BD8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F20BD8"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7D7307" w14:textId="11386619" w:rsidR="00CF180D" w:rsidRPr="00F20BD8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 w:rsidRPr="00F20BD8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endorsed</w:t>
            </w:r>
          </w:p>
        </w:tc>
      </w:tr>
      <w:tr w:rsidR="00CF180D" w:rsidRPr="00401776" w14:paraId="21C574D4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F0C35E" w14:textId="35E56394" w:rsidR="00CF180D" w:rsidRPr="003368ED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6.6.5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83D886" w14:textId="0FDD98BE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S5-204587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164B51" w14:textId="1D505BA5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Add potential solutions for the MDA assisted energy saving analysis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545CF0" w14:textId="3BF5897E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China Telecom Corporation Ltd.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E1E6A98" w14:textId="209A6BA3" w:rsidR="00CF180D" w:rsidRPr="001C4D93" w:rsidRDefault="00CF180D" w:rsidP="00CF180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1C4D93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pCR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FEC2169" w14:textId="03B6183F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CA8AF8" w14:textId="2CE1725D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5420D0E" w14:textId="1F1744A8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FBBE6F" w14:textId="3BB193BD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F180D" w:rsidRPr="00401776" w14:paraId="33DAE148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CDE40" w14:textId="77777777" w:rsidR="00CF180D" w:rsidRPr="003368ED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6.6.5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6F2E6" w14:textId="77777777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S5-204510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413D7E" w14:textId="77777777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 28.813 for email approval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E0DFBE" w14:textId="77777777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Orange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0F4551D" w14:textId="77777777" w:rsidR="00CF180D" w:rsidRPr="003368ED" w:rsidRDefault="00CF180D" w:rsidP="00CF180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8721241" w14:textId="143F6C30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7046B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32FD7C" w14:textId="45F40430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336EE4" w14:textId="5AB1A98F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631E996" w14:textId="267D9E84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F180D" w:rsidRPr="00401776" w14:paraId="5B40FFD7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1C9F08" w14:textId="11301954" w:rsidR="00CF180D" w:rsidRPr="003368ED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6.6.2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0DA376" w14:textId="119EB059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S5-204507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44D07E" w14:textId="0FDFF7F0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 28.810 for email approval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FF3775" w14:textId="1E376F1B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China Mobile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3F8F8F" w14:textId="2D5EC5BD" w:rsidR="00CF180D" w:rsidRPr="003368ED" w:rsidRDefault="00CF180D" w:rsidP="00CF180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5731720" w14:textId="254D957B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7046B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4AE69C" w14:textId="27F3E90B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7DF386" w14:textId="6CC2CC8E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1F4111B" w14:textId="3C36F429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F180D" w:rsidRPr="00401776" w14:paraId="0E8D8B52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3BC6F" w14:textId="54EBE7E4" w:rsidR="00CF180D" w:rsidRPr="003368ED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6.5.13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80ECA8" w14:textId="4FAE2C22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S5-204508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03A5F2" w14:textId="67DFFF92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TS 28.100 for email approval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02289B" w14:textId="175C8179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China Mobile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F3A53B0" w14:textId="1BF30596" w:rsidR="00CF180D" w:rsidRPr="003368ED" w:rsidRDefault="00CF180D" w:rsidP="00CF180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A96379" w14:textId="17CF3708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7046B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C59FF4F" w14:textId="5BBE5AD9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4582F" w14:textId="082E5C39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D7DEDC" w14:textId="2341AA4E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F180D" w:rsidRPr="00401776" w14:paraId="75114214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2683C1" w14:textId="2D05C290" w:rsidR="00CF180D" w:rsidRPr="003368ED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6.6.4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998171" w14:textId="52DFB4FB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S5-204509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07AF54" w14:textId="6B2ED999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 28.811 for email approval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DE1D34" w14:textId="7F5EA94E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169129B" w14:textId="10E72ADD" w:rsidR="00CF180D" w:rsidRPr="003368ED" w:rsidRDefault="00CF180D" w:rsidP="00CF180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6FB7A7B" w14:textId="7E91A3BF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896A70A" w14:textId="6FE94C38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92E2C2" w14:textId="2BD8B00E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11E1D4" w14:textId="292F2AE9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F180D" w:rsidRPr="00401776" w14:paraId="25A13CE7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D0B6B" w14:textId="070A8150" w:rsidR="00CF180D" w:rsidRPr="003368ED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3368E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6.6.2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3BE695" w14:textId="76A7C44C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S5-204503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09AC63" w14:textId="1D229A5D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Presentation sheet for TR 28.810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2705AB" w14:textId="538893E9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China Mobile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B9E7D46" w14:textId="60E4FD73" w:rsidR="00CF180D" w:rsidRPr="003368ED" w:rsidRDefault="00CF180D" w:rsidP="00CF180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Presentation sheet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389AE2" w14:textId="3C0D09F9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37046B"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9A8945" w14:textId="6CCB9AD4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910C9C" w14:textId="32E6E21A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9D8FC4" w14:textId="118DE571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D1 approved</w:t>
            </w:r>
          </w:p>
        </w:tc>
      </w:tr>
      <w:tr w:rsidR="00CF180D" w:rsidRPr="00401776" w14:paraId="5D7B8CD8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AA3692" w14:textId="1896DE1E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6.4.1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FC51E9" w14:textId="042B977D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0" w:name="_Hlk49355945"/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S5-204478</w:t>
            </w:r>
            <w:bookmarkEnd w:id="0"/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DF2D70" w14:textId="5FA57CD3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Presentation sheet for approval of TS 28.309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DEFAB5" w14:textId="387F974F" w:rsidR="00CF180D" w:rsidRPr="00677565" w:rsidRDefault="00CF180D" w:rsidP="00CF180D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Ericsson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F4D2813" w14:textId="4BDC1BB0" w:rsidR="00CF180D" w:rsidRPr="003368ED" w:rsidRDefault="00CF180D" w:rsidP="00CF180D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Presentation sheet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072B27" w14:textId="128AFEB8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40F7799" w14:textId="421091EC" w:rsidR="00CF180D" w:rsidRPr="006C61C9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6BE8F3" w14:textId="332E347C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6D466E0" w14:textId="583679E4" w:rsidR="00CF180D" w:rsidRPr="003368ED" w:rsidRDefault="00CF180D" w:rsidP="00CF180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EF5C73" w:rsidRPr="00401776" w14:paraId="12790D5F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7C7119" w14:textId="6DB5BE7E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6.4.1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0BCAF1" w14:textId="6A458372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S5-204670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753786" w14:textId="7312DE14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Latest draft </w:t>
            </w: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TS 28.309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</w:t>
            </w: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for email approval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DFDD76" w14:textId="72830FC4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Ericsson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83F99CE" w14:textId="3C501DF6" w:rsidR="00EF5C73" w:rsidRDefault="00EF5C73" w:rsidP="00EF5C7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677565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FC7EE7" w14:textId="7FF1BEEA" w:rsidR="00EF5C73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7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9D428E" w14:textId="370BCA12" w:rsidR="00EF5C73" w:rsidRPr="00EF5C73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F5C73">
              <w:rPr>
                <w:rFonts w:ascii="Arial" w:eastAsiaTheme="minorHAnsi" w:hAnsi="Arial" w:cs="Arial"/>
                <w:sz w:val="18"/>
                <w:szCs w:val="18"/>
              </w:rPr>
              <w:t>8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0F04DF" w14:textId="1FE152C4" w:rsidR="00EF5C73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9 S</w:t>
            </w:r>
            <w:bookmarkStart w:id="1" w:name="_GoBack"/>
            <w:bookmarkEnd w:id="1"/>
            <w:r>
              <w:rPr>
                <w:rFonts w:ascii="Arial" w:eastAsiaTheme="minorHAnsi" w:hAnsi="Arial" w:cs="Arial"/>
                <w:sz w:val="18"/>
                <w:szCs w:val="18"/>
              </w:rPr>
              <w:t>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3ABD33" w14:textId="2BE46DA2" w:rsidR="00EF5C73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EF5C73" w:rsidRPr="00401776" w14:paraId="7BFF9C03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D72E3B" w14:textId="1235CA0E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6.4.2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157FA0" w14:textId="75FDD802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S5-204652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CDF012" w14:textId="6FA8835D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Revised WID on Discovery of management services in 5G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7FBF4D" w14:textId="1716BD92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94C33C6" w14:textId="71FEA8EF" w:rsidR="00EF5C73" w:rsidRPr="003368ED" w:rsidRDefault="00EF5C73" w:rsidP="00EF5C7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WID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6AE966" w14:textId="46A13C6B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F88F047" w14:textId="6B615E46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376C84E" w14:textId="68340C53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EF438F" w14:textId="05B3984B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Agreed</w:t>
            </w:r>
          </w:p>
        </w:tc>
      </w:tr>
      <w:tr w:rsidR="00EF5C73" w:rsidRPr="00401776" w14:paraId="0692F04A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1121D8" w14:textId="2C0ECE00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lastRenderedPageBreak/>
              <w:t>6.4.3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4C0D98" w14:textId="797310C8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S5-204663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B26DEA" w14:textId="2400D121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Rel-16 CR 28.541 Add IOC for predefined PCC rule - stage 3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2F80D9" w14:textId="21E2D616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Intel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C60BBA1" w14:textId="731E9C22" w:rsidR="00EF5C73" w:rsidRPr="003368ED" w:rsidRDefault="00EF5C73" w:rsidP="00EF5C73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60ACEBB" w14:textId="2D80149B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A99B19" w14:textId="3EE9DF81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0AFECA5" w14:textId="061CBF89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163241" w14:textId="17ECA418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Agreed</w:t>
            </w:r>
          </w:p>
        </w:tc>
      </w:tr>
      <w:tr w:rsidR="00EF5C73" w:rsidRPr="00401776" w14:paraId="7BD6BA55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18EB86" w14:textId="01BA9574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1046B4" w14:textId="51596AFB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S5-204665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7524C1" w14:textId="64AF8B51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Rel-16 CR TS 28.541 add TCE mapping info in </w:t>
            </w:r>
            <w:proofErr w:type="spellStart"/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GNBCUCPFunction</w:t>
            </w:r>
            <w:proofErr w:type="spellEnd"/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0FF73F" w14:textId="74F1F00C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9C78CC8" w14:textId="6D1FAC37" w:rsidR="00EF5C73" w:rsidRPr="003368ED" w:rsidRDefault="00EF5C73" w:rsidP="00EF5C73">
            <w:pPr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7707C85" w14:textId="5E47D81F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65C612" w14:textId="2C06C28A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6C6C83" w14:textId="3B11EB15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28BE4D5" w14:textId="39744FA2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Agreed</w:t>
            </w:r>
          </w:p>
        </w:tc>
      </w:tr>
      <w:tr w:rsidR="00EF5C73" w:rsidRPr="00401776" w14:paraId="4B3D8C1A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B751ED" w14:textId="096E6D14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CEE576" w14:textId="6C08C615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S5-204666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45BD26" w14:textId="06022BD3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Rel-16 CR TS 28.541 add TCE mapping info in </w:t>
            </w:r>
            <w:proofErr w:type="spellStart"/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openAPI</w:t>
            </w:r>
            <w:proofErr w:type="spellEnd"/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 solution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766079" w14:textId="391171E7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E84AD8A" w14:textId="0A0B4340" w:rsidR="00EF5C73" w:rsidRPr="00700D0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025163" w14:textId="3AF6D3CD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F91D06" w14:textId="3B2973B1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DB7C1F" w14:textId="7D69D260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357E5E" w14:textId="5FB8AA74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Agreed</w:t>
            </w:r>
          </w:p>
        </w:tc>
      </w:tr>
      <w:tr w:rsidR="00EF5C73" w:rsidRPr="00401776" w14:paraId="2DCF9AA3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B8E867" w14:textId="3F4F0A9F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B871CA" w14:textId="54E84465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S5-204653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F218F7" w14:textId="00F11EBC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Addition of attribute for network slice supporting maximum of data </w:t>
            </w:r>
            <w:proofErr w:type="spellStart"/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volumn</w:t>
            </w:r>
            <w:proofErr w:type="spellEnd"/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B4999D" w14:textId="2951B9E2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China Mobile Com. Corporation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ED31C99" w14:textId="797BA444" w:rsidR="00EF5C73" w:rsidRPr="00700D0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3FD2268" w14:textId="21A26FE7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D96F9" w14:textId="2B76FD3A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73581DD" w14:textId="783E057B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AC39FA1" w14:textId="7E6544FA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Agreed</w:t>
            </w:r>
          </w:p>
        </w:tc>
      </w:tr>
      <w:tr w:rsidR="00EF5C73" w:rsidRPr="00401776" w14:paraId="356A3A78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6C2D12" w14:textId="565743E9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09B474" w14:textId="612BB86C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S5-204654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5C805D" w14:textId="2B7C37A3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Rel-16 CR TS 28.541 Correction on NR NRM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B5286E" w14:textId="1D40A6F1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10D3DF0" w14:textId="67ACF8E0" w:rsidR="00EF5C73" w:rsidRPr="00700D0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40DE1E7" w14:textId="6468826E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3A019DB" w14:textId="5C451666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0CD693" w14:textId="53CE5E67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90B485" w14:textId="2F087361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Agreed</w:t>
            </w:r>
          </w:p>
        </w:tc>
      </w:tr>
      <w:tr w:rsidR="00EF5C73" w:rsidRPr="00401776" w14:paraId="4006CC75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1D380" w14:textId="6CD52CCA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2BC166" w14:textId="5F57385A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S5-204449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A72F1D" w14:textId="6251BAF8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TD NRM change related process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C722D5" w14:textId="0ECBAD7D" w:rsidR="00EF5C73" w:rsidRPr="00700D0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Nokia, Nokia Shanghai Bell, Huawei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, Ericsson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C5535A7" w14:textId="2DA75570" w:rsidR="00EF5C73" w:rsidRPr="00700D0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DP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BF828FF" w14:textId="5EDB4623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30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49BCF6" w14:textId="3F7C3BC1" w:rsidR="00EF5C73" w:rsidRPr="00314BBB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14BBB">
              <w:rPr>
                <w:rFonts w:ascii="Arial" w:eastAsiaTheme="minorHAnsi" w:hAnsi="Arial" w:cs="Arial"/>
                <w:sz w:val="18"/>
                <w:szCs w:val="18"/>
              </w:rPr>
              <w:t>7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E33328" w14:textId="688D29EE" w:rsidR="00EF5C73" w:rsidRPr="00314BBB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314BBB">
              <w:rPr>
                <w:rFonts w:ascii="Arial" w:eastAsiaTheme="minorHAnsi" w:hAnsi="Arial" w:cs="Arial"/>
                <w:sz w:val="18"/>
                <w:szCs w:val="18"/>
              </w:rPr>
              <w:t>8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C2E873C" w14:textId="5F356F6B" w:rsidR="00EF5C73" w:rsidRPr="00314BBB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proofErr w:type="spellStart"/>
            <w:r w:rsidRPr="00314BBB"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Endorsed</w:t>
            </w:r>
            <w:proofErr w:type="spellEnd"/>
          </w:p>
        </w:tc>
      </w:tr>
      <w:tr w:rsidR="00EF5C73" w:rsidRPr="00401776" w14:paraId="0D13FDD0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DE7F2A" w14:textId="22331082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C16637" w14:textId="31C8692D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S5-204655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7B44C5" w14:textId="201ADD76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Rel-16 CR 28.552 Add measurements for RACH optimization management for NR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09E58C" w14:textId="69E03B81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Ericsson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7546C98" w14:textId="39738B16" w:rsidR="00EF5C73" w:rsidRPr="00DD117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D6E047" w14:textId="7FBE83D9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66F490" w14:textId="7D1423AA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C0F9F4" w14:textId="216BD611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41BD9C" w14:textId="41001D92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Agreed</w:t>
            </w:r>
          </w:p>
        </w:tc>
      </w:tr>
      <w:tr w:rsidR="00EF5C73" w:rsidRPr="00401776" w14:paraId="244C2EA9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FCDD04" w14:textId="1CD59EF2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B7D518" w14:textId="0B407951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S5-204479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76D01D" w14:textId="741FF784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bookmarkStart w:id="2" w:name="_Hlk49418720"/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Presentation sheet for TS 28.313 for information and approval</w:t>
            </w:r>
            <w:bookmarkEnd w:id="2"/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1AAC91" w14:textId="38A01784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Intel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EDAC12" w14:textId="010CFA41" w:rsidR="00EF5C73" w:rsidRPr="00DD117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Presentation sheet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EEDC79" w14:textId="733BC66F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8CCEB1" w14:textId="5EED51EC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EE25A1B" w14:textId="45500CFC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A796AC" w14:textId="487747DF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EF5C73" w:rsidRPr="00401776" w14:paraId="1F5DA67A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D99DC3" w14:textId="469648C2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6.4.4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85EE1F" w14:textId="265B7034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S5-204656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0D0284" w14:textId="123F93E2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51FB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Latest draft TS 28.313 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2640F7" w14:textId="6E13C48D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Intel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5973AB8" w14:textId="28C93B1E" w:rsidR="00EF5C73" w:rsidRPr="00DD117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51FBD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5B474F2" w14:textId="17C4D225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6F7220E" w14:textId="512BBEFA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E2717E" w14:textId="1003403F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28B2BB" w14:textId="67C4638A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EF5C73" w:rsidRPr="00401776" w14:paraId="5F39ED82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A6CBA2" w14:textId="7BBDB932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C632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6.4.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DECF35" w14:textId="5BC7EDE3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S5-204477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BFF76D" w14:textId="1026EE9E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Revised WID SON_5G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83DBE7" w14:textId="4B45FD98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Intel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4B01006" w14:textId="2C3C2AD9" w:rsidR="00EF5C73" w:rsidRPr="00DD117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DD117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WID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638874" w14:textId="5B461050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768E8D" w14:textId="3E867093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9478AD8" w14:textId="2122CD76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8A64F38" w14:textId="4F30E1C9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Agreed</w:t>
            </w:r>
          </w:p>
        </w:tc>
      </w:tr>
      <w:tr w:rsidR="00EF5C73" w:rsidRPr="00401776" w14:paraId="2AD691CD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E14ACD" w14:textId="09DD04EB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6.5.1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FF4F9A" w14:textId="61F78586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S5-204658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9D721B" w14:textId="3FEE2CAB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A36B2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TS 28.555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2F4143" w14:textId="1A6C4601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China Mobile 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FE77DCF" w14:textId="4781491F" w:rsidR="00EF5C73" w:rsidRPr="00DD117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A36B2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ED23935" w14:textId="2272DF59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E952EA" w14:textId="0A40C1E6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F1E985F" w14:textId="6E7E3431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C86BA6" w14:textId="7AA5261F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EF5C73" w:rsidRPr="00401776" w14:paraId="0156276A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A43ECB" w14:textId="46D4B852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6.5.1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0992A4" w14:textId="6FCA540C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S5-204659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4B6D75" w14:textId="339A99DD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924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Presentation sheet for TS 28.555 for information and approval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B2C6BF" w14:textId="46C64943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00D0A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China Mobile 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37F4B6D" w14:textId="603686D5" w:rsidR="00EF5C73" w:rsidRPr="00DD117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924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7D7DB9" w14:textId="4EADC6BA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A4CF5FA" w14:textId="58CFAB15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855481" w14:textId="657D9163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07CD26" w14:textId="1D3F5EC1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EF5C73" w:rsidRPr="00401776" w14:paraId="4B0D1A95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2C3AE" w14:textId="2A9D8EC1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6.5.2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89D090" w14:textId="49A8999A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S5-204660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130E44" w14:textId="134A932D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924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TS 28.312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16F42F" w14:textId="33D5271F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924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AA292BA" w14:textId="05BD0011" w:rsidR="00EF5C73" w:rsidRPr="00DD117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924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E3D9BD" w14:textId="5CE24544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24FE5A" w14:textId="720BE824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3EA29B" w14:textId="1FC5390E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8F0DAF6" w14:textId="6C2A90B2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EF5C73" w:rsidRPr="00401776" w14:paraId="71A9F892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C1B2D9" w14:textId="54B159BB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6.5.4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F71E2D" w14:textId="5100F894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S5-204667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4D7B09" w14:textId="4C743D85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924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TS 28.</w:t>
            </w: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557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760E8A" w14:textId="0BBDD705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924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718B128" w14:textId="0CEE8D2C" w:rsidR="00EF5C73" w:rsidRPr="00DD117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592449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510A05" w14:textId="3066AC2B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29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4FA4E63" w14:textId="17F58576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19E0D5F" w14:textId="59191D5E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73D472" w14:textId="338897DC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EF5C73" w:rsidRPr="00401776" w14:paraId="2A7158E2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B1ED1B" w14:textId="140C86ED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6.6.1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E1E638" w14:textId="5B5A8D5D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S5-204661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49E223" w14:textId="7CB3D8B7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A36B2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 28.808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7532DB" w14:textId="09D3EDA4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A36B2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TNO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552CC2BD" w14:textId="1BF43B17" w:rsidR="00EF5C73" w:rsidRPr="00DD117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A36B2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37BBEE" w14:textId="02AD64F0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1 Sept.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31692F" w14:textId="45302DF1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C9D141A" w14:textId="4DC2E517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1191618" w14:textId="48DB7C5F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EF5C73" w:rsidRPr="00401776" w14:paraId="6D84FBDF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BEA90B" w14:textId="273D9373" w:rsidR="00EF5C73" w:rsidRPr="00DC632F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6.6.6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67D089" w14:textId="713FF794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S5-204662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B7BA76" w14:textId="528DA6A3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C29A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 28.814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791E88" w14:textId="7E3F6088" w:rsidR="00EF5C73" w:rsidRPr="00DD117A" w:rsidRDefault="00EF5C73" w:rsidP="00EF5C73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Intel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C94FCD4" w14:textId="4997E6B3" w:rsidR="00EF5C73" w:rsidRPr="00DD117A" w:rsidRDefault="00EF5C73" w:rsidP="00EF5C73">
            <w:pPr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8C29A6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Latest draft TR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AB43E6A" w14:textId="30394ED8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FCB237A" w14:textId="39DDA402" w:rsidR="00EF5C73" w:rsidRPr="006C61C9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6C61C9">
              <w:rPr>
                <w:rFonts w:ascii="Arial" w:eastAsiaTheme="minorHAnsi" w:hAnsi="Arial" w:cs="Arial"/>
                <w:sz w:val="18"/>
                <w:szCs w:val="18"/>
              </w:rPr>
              <w:t>3 Sept. 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1CD749" w14:textId="6EB37C2F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7BEECD" w14:textId="76B01301" w:rsidR="00EF5C73" w:rsidRPr="003368ED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proofErr w:type="spellStart"/>
            <w:r>
              <w:rPr>
                <w:rFonts w:ascii="Arial" w:eastAsiaTheme="minorHAnsi" w:hAnsi="Arial" w:cs="Arial"/>
                <w:sz w:val="18"/>
                <w:szCs w:val="18"/>
                <w:lang w:val="fr-FR"/>
              </w:rPr>
              <w:t>Approved</w:t>
            </w:r>
            <w:proofErr w:type="spellEnd"/>
          </w:p>
        </w:tc>
      </w:tr>
      <w:tr w:rsidR="00EF5C73" w:rsidRPr="00401776" w14:paraId="79CC8BB4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EF5C73" w:rsidRPr="00401776" w:rsidRDefault="00EF5C73" w:rsidP="00EF5C73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EF5C73" w:rsidRPr="00401776" w:rsidRDefault="00EF5C73" w:rsidP="00EF5C7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EF5C73" w:rsidRPr="00965431" w:rsidRDefault="00EF5C73" w:rsidP="00EF5C73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965431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EF5C73" w:rsidRPr="00401776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EF5C73" w:rsidRPr="00401776" w:rsidRDefault="00EF5C73" w:rsidP="00EF5C73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77777777" w:rsidR="00EF5C73" w:rsidRPr="00ED5C1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EF5C73" w:rsidRPr="00401776" w14:paraId="47E9E135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A68A6F" w14:textId="76AC6ABF" w:rsidR="00EF5C73" w:rsidRPr="00401776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7.4.1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19B3E4" w14:textId="0DD9E619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hyperlink r:id="rId14" w:history="1">
              <w:r w:rsidRPr="001C3AE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S5-204603</w:t>
              </w:r>
            </w:hyperlink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171D6C" w14:textId="129F4ED3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Latest draft 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TS 28.201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0B225" w14:textId="40296758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8582DDE" w14:textId="793B4A66" w:rsidR="00EF5C73" w:rsidRPr="001C3AE8" w:rsidRDefault="00EF5C73" w:rsidP="00EF5C7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E46EA5" w14:textId="09F2A356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759758" w14:textId="4C2EE64F" w:rsidR="00EF5C73" w:rsidRPr="00304C5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3BD7EB" w14:textId="4C95D2B2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7D7411D" w14:textId="5BCD034A" w:rsidR="00EF5C73" w:rsidRPr="000E25B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EF5C73" w:rsidRPr="00401776" w14:paraId="24214478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18C4E1" w14:textId="60295F10" w:rsidR="00EF5C73" w:rsidRPr="00401776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7.4.1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45AEA7" w14:textId="6CAACF0C" w:rsidR="00EF5C73" w:rsidRPr="00401776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hyperlink r:id="rId15" w:history="1">
              <w:r w:rsidRPr="001C3AE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S5-204604</w:t>
              </w:r>
            </w:hyperlink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49F803" w14:textId="60712538" w:rsidR="00EF5C73" w:rsidRPr="00965431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to TSG of TS 28.201 for Approval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BC5F88" w14:textId="15D98FF1" w:rsidR="00EF5C73" w:rsidRPr="000E25B1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B07B99D" w14:textId="39CD789C" w:rsidR="00EF5C73" w:rsidRPr="001C3AE8" w:rsidRDefault="00EF5C73" w:rsidP="00EF5C7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sheet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26895A6" w14:textId="4E90DD84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41E46F" w14:textId="28E559C7" w:rsidR="00EF5C73" w:rsidRPr="00304C5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E55C14" w14:textId="465B9120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0A385D" w14:textId="41DB432E" w:rsidR="00EF5C73" w:rsidRPr="000E25B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EF5C73" w:rsidRPr="00401776" w14:paraId="5C8A15C2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417C4E" w14:textId="44380A6B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7.4.2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4AA16B" w14:textId="35E6866E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hyperlink r:id="rId16" w:history="1">
              <w:r w:rsidRPr="001C3AE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S5-204613</w:t>
              </w:r>
            </w:hyperlink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1F3AB1" w14:textId="7F8E22CA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Latest draft 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TS 28.202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1B9AAD" w14:textId="64921F08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04F85FD" w14:textId="22CFB93F" w:rsidR="00EF5C73" w:rsidRPr="001C3AE8" w:rsidRDefault="00EF5C73" w:rsidP="00EF5C7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TS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5D413FF" w14:textId="268EEA58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101CB7" w14:textId="24DF6728" w:rsidR="00EF5C73" w:rsidRPr="00304C5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2A74B7" w14:textId="73787B13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CC8152" w14:textId="28260B86" w:rsidR="00EF5C73" w:rsidRPr="000E25B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EF5C73" w:rsidRPr="00401776" w14:paraId="688E4A67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FF981F" w14:textId="27458E59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7.4.2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7B9888" w14:textId="0A16B703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hyperlink r:id="rId17" w:history="1">
              <w:r w:rsidRPr="001C3AE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S5-204614</w:t>
              </w:r>
            </w:hyperlink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9766E2" w14:textId="4480BDDA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to TSG of TS 28.202 for Approval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2BEE6" w14:textId="3A2DC4D7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FE90260" w14:textId="0A672F83" w:rsidR="00EF5C73" w:rsidRPr="001C3AE8" w:rsidRDefault="00EF5C73" w:rsidP="00EF5C7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Presentation sheet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90CEE3F" w14:textId="53C10031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1CCAC5" w14:textId="73439810" w:rsidR="00EF5C73" w:rsidRPr="00304C5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9B9FEA" w14:textId="6521CE8A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C529E43" w14:textId="7F10AADE" w:rsidR="00EF5C73" w:rsidRPr="000E25B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  <w:tr w:rsidR="00EF5C73" w:rsidRPr="00401776" w14:paraId="3F15C182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317C91" w14:textId="0F955E84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7.3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847CC6" w14:textId="63E14011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hyperlink r:id="rId18" w:history="1">
              <w:r w:rsidRPr="001C3AE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S5-204642</w:t>
              </w:r>
            </w:hyperlink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B39751" w14:textId="2DE60A1C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Rel-15 CR 32.291 Update OpenAPI version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C0C621" w14:textId="2C00DFEB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397DD9AC" w14:textId="470D980B" w:rsidR="00EF5C73" w:rsidRPr="001C3AE8" w:rsidRDefault="00EF5C73" w:rsidP="00EF5C7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C1474BA" w14:textId="2E3149EB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7CEC3DC" w14:textId="38CAD721" w:rsidR="00EF5C73" w:rsidRPr="00304C5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23CA2EB" w14:textId="0562D393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B42DC9A" w14:textId="3B5B645A" w:rsidR="00EF5C73" w:rsidRPr="000E25B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Agreed</w:t>
            </w:r>
          </w:p>
        </w:tc>
      </w:tr>
      <w:tr w:rsidR="00EF5C73" w:rsidRPr="00401776" w14:paraId="5CAC7168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F07206" w14:textId="4B1BB1E7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7.3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53436B" w14:textId="7FA9A9BB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hyperlink r:id="rId19" w:history="1">
              <w:r w:rsidRPr="001C3AE8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S5-204608</w:t>
              </w:r>
            </w:hyperlink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4E47A5" w14:textId="5CC92136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Rel-16 CR 32.291 Update OpenAPI version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1F74CE" w14:textId="389B0407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3D10A62" w14:textId="4FED6CE6" w:rsidR="00EF5C73" w:rsidRPr="001C3AE8" w:rsidRDefault="00EF5C73" w:rsidP="00EF5C7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CR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5881BB5" w14:textId="33ED8859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28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9BBAE1" w14:textId="560DE153" w:rsidR="00EF5C73" w:rsidRPr="00304C5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E5D388E" w14:textId="2962E8DF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94F924D" w14:textId="6A42AA18" w:rsidR="00EF5C73" w:rsidRPr="000E25B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Agreed</w:t>
            </w:r>
          </w:p>
        </w:tc>
      </w:tr>
      <w:tr w:rsidR="00EF5C73" w:rsidRPr="00401776" w14:paraId="70AFCFA2" w14:textId="77777777" w:rsidTr="00E666EE">
        <w:trPr>
          <w:tblCellSpacing w:w="0" w:type="dxa"/>
          <w:jc w:val="center"/>
        </w:trPr>
        <w:tc>
          <w:tcPr>
            <w:tcW w:w="7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BC5550" w14:textId="32DF234D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7.6.1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1CBAE" w14:textId="643F4E75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S5-204645</w:t>
            </w:r>
          </w:p>
        </w:tc>
        <w:tc>
          <w:tcPr>
            <w:tcW w:w="240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8FC873" w14:textId="5A0B4C64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Latest draft </w:t>
            </w: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TR 28.815</w:t>
            </w:r>
          </w:p>
        </w:tc>
        <w:tc>
          <w:tcPr>
            <w:tcW w:w="14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09AF88" w14:textId="65DABF16" w:rsidR="00EF5C73" w:rsidRPr="001C3AE8" w:rsidRDefault="00EF5C73" w:rsidP="00EF5C73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Intel</w:t>
            </w:r>
          </w:p>
        </w:tc>
        <w:tc>
          <w:tcPr>
            <w:tcW w:w="123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689FC062" w14:textId="0F760C3E" w:rsidR="00EF5C73" w:rsidRPr="001C3AE8" w:rsidRDefault="00EF5C73" w:rsidP="00EF5C73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C3AE8">
              <w:rPr>
                <w:rFonts w:ascii="Arial" w:hAnsi="Arial" w:cs="Arial"/>
                <w:sz w:val="18"/>
                <w:szCs w:val="18"/>
                <w:lang w:val="en-US" w:eastAsia="zh-CN"/>
              </w:rPr>
              <w:t>Latest draft TR</w:t>
            </w:r>
          </w:p>
        </w:tc>
        <w:tc>
          <w:tcPr>
            <w:tcW w:w="10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3A4507C" w14:textId="602559C9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  <w:t>31 Aug.</w:t>
            </w:r>
          </w:p>
        </w:tc>
        <w:tc>
          <w:tcPr>
            <w:tcW w:w="98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B07990" w14:textId="645A8303" w:rsidR="00EF5C73" w:rsidRPr="00304C5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 Sept. </w:t>
            </w:r>
            <w:r w:rsidRPr="006D67E3">
              <w:rPr>
                <w:rFonts w:ascii="Arial" w:eastAsiaTheme="minorHAnsi" w:hAnsi="Arial" w:cs="Arial"/>
                <w:sz w:val="18"/>
                <w:szCs w:val="18"/>
              </w:rPr>
              <w:t>23.59 GMT</w:t>
            </w:r>
          </w:p>
        </w:tc>
        <w:tc>
          <w:tcPr>
            <w:tcW w:w="7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A348552" w14:textId="2378BB02" w:rsidR="00EF5C73" w:rsidRPr="00401776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 Sept.</w:t>
            </w:r>
          </w:p>
        </w:tc>
        <w:tc>
          <w:tcPr>
            <w:tcW w:w="8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BEB65DE" w14:textId="69AB0C59" w:rsidR="00EF5C73" w:rsidRPr="000E25B1" w:rsidRDefault="00EF5C73" w:rsidP="00EF5C73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val="en-US"/>
              </w:rPr>
              <w:t>Approved</w:t>
            </w: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20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D8991" w14:textId="77777777" w:rsidR="00501A56" w:rsidRDefault="00501A56">
      <w:r>
        <w:separator/>
      </w:r>
    </w:p>
  </w:endnote>
  <w:endnote w:type="continuationSeparator" w:id="0">
    <w:p w14:paraId="20F487EB" w14:textId="77777777" w:rsidR="00501A56" w:rsidRDefault="00501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6E796" w14:textId="77777777" w:rsidR="00761442" w:rsidRDefault="00761442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223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2238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BD695" w14:textId="77777777" w:rsidR="00501A56" w:rsidRDefault="00501A56">
      <w:r>
        <w:separator/>
      </w:r>
    </w:p>
  </w:footnote>
  <w:footnote w:type="continuationSeparator" w:id="0">
    <w:p w14:paraId="245D76A5" w14:textId="77777777" w:rsidR="00501A56" w:rsidRDefault="00501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5"/>
  </w:num>
  <w:num w:numId="9">
    <w:abstractNumId w:val="19"/>
  </w:num>
  <w:num w:numId="10">
    <w:abstractNumId w:val="22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1"/>
  </w:num>
  <w:num w:numId="22">
    <w:abstractNumId w:val="17"/>
  </w:num>
  <w:num w:numId="23">
    <w:abstractNumId w:val="20"/>
  </w:num>
  <w:num w:numId="24">
    <w:abstractNumId w:val="16"/>
  </w:num>
  <w:num w:numId="25">
    <w:abstractNumId w:val="24"/>
  </w:num>
  <w:num w:numId="26">
    <w:abstractNumId w:val="13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579"/>
    <w:rsid w:val="000025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B22"/>
    <w:rsid w:val="000112D0"/>
    <w:rsid w:val="00011813"/>
    <w:rsid w:val="0001203B"/>
    <w:rsid w:val="00012497"/>
    <w:rsid w:val="000124CB"/>
    <w:rsid w:val="000128BE"/>
    <w:rsid w:val="000138FB"/>
    <w:rsid w:val="000139E7"/>
    <w:rsid w:val="000139E8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3FAF"/>
    <w:rsid w:val="000243BB"/>
    <w:rsid w:val="00024A85"/>
    <w:rsid w:val="00024B2F"/>
    <w:rsid w:val="00024C13"/>
    <w:rsid w:val="00025770"/>
    <w:rsid w:val="0002577E"/>
    <w:rsid w:val="00025A1E"/>
    <w:rsid w:val="000315AC"/>
    <w:rsid w:val="000315CD"/>
    <w:rsid w:val="00031768"/>
    <w:rsid w:val="00033C15"/>
    <w:rsid w:val="00033C1A"/>
    <w:rsid w:val="00034A51"/>
    <w:rsid w:val="00035239"/>
    <w:rsid w:val="000354A8"/>
    <w:rsid w:val="0003726C"/>
    <w:rsid w:val="0003778B"/>
    <w:rsid w:val="000377DB"/>
    <w:rsid w:val="0004189C"/>
    <w:rsid w:val="000432C6"/>
    <w:rsid w:val="000437B5"/>
    <w:rsid w:val="00043831"/>
    <w:rsid w:val="00043AC4"/>
    <w:rsid w:val="00043BD6"/>
    <w:rsid w:val="00044719"/>
    <w:rsid w:val="00045237"/>
    <w:rsid w:val="00047349"/>
    <w:rsid w:val="000475DA"/>
    <w:rsid w:val="000477F0"/>
    <w:rsid w:val="000501E4"/>
    <w:rsid w:val="0005044A"/>
    <w:rsid w:val="00051258"/>
    <w:rsid w:val="00051488"/>
    <w:rsid w:val="0005205E"/>
    <w:rsid w:val="00052679"/>
    <w:rsid w:val="00052CD3"/>
    <w:rsid w:val="00052D18"/>
    <w:rsid w:val="00057329"/>
    <w:rsid w:val="00057DBE"/>
    <w:rsid w:val="000608F8"/>
    <w:rsid w:val="000612EC"/>
    <w:rsid w:val="0006161B"/>
    <w:rsid w:val="00062DA6"/>
    <w:rsid w:val="00065085"/>
    <w:rsid w:val="00065C97"/>
    <w:rsid w:val="00066598"/>
    <w:rsid w:val="00066677"/>
    <w:rsid w:val="000667FD"/>
    <w:rsid w:val="00067D41"/>
    <w:rsid w:val="00070179"/>
    <w:rsid w:val="00070EAF"/>
    <w:rsid w:val="00071B1B"/>
    <w:rsid w:val="00071C81"/>
    <w:rsid w:val="00073A7B"/>
    <w:rsid w:val="00073B42"/>
    <w:rsid w:val="00073EDA"/>
    <w:rsid w:val="00073F17"/>
    <w:rsid w:val="00073F3A"/>
    <w:rsid w:val="00073FB0"/>
    <w:rsid w:val="00074141"/>
    <w:rsid w:val="0007425F"/>
    <w:rsid w:val="00074BF2"/>
    <w:rsid w:val="00075862"/>
    <w:rsid w:val="000761FE"/>
    <w:rsid w:val="000779E8"/>
    <w:rsid w:val="00077D69"/>
    <w:rsid w:val="00080431"/>
    <w:rsid w:val="00080469"/>
    <w:rsid w:val="00080678"/>
    <w:rsid w:val="00080D13"/>
    <w:rsid w:val="0008149D"/>
    <w:rsid w:val="00081A7A"/>
    <w:rsid w:val="000825FE"/>
    <w:rsid w:val="0008263F"/>
    <w:rsid w:val="00083E80"/>
    <w:rsid w:val="00084916"/>
    <w:rsid w:val="0008491D"/>
    <w:rsid w:val="0008504C"/>
    <w:rsid w:val="00085F96"/>
    <w:rsid w:val="00086054"/>
    <w:rsid w:val="000866E5"/>
    <w:rsid w:val="00087B02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593"/>
    <w:rsid w:val="0009361C"/>
    <w:rsid w:val="00093A6F"/>
    <w:rsid w:val="00093B25"/>
    <w:rsid w:val="000A065A"/>
    <w:rsid w:val="000A08F9"/>
    <w:rsid w:val="000A1307"/>
    <w:rsid w:val="000A1D3C"/>
    <w:rsid w:val="000A1D7C"/>
    <w:rsid w:val="000A2747"/>
    <w:rsid w:val="000A27EB"/>
    <w:rsid w:val="000A2968"/>
    <w:rsid w:val="000A3307"/>
    <w:rsid w:val="000A4A2B"/>
    <w:rsid w:val="000A4CF7"/>
    <w:rsid w:val="000A52E1"/>
    <w:rsid w:val="000A5590"/>
    <w:rsid w:val="000A598B"/>
    <w:rsid w:val="000A5F3A"/>
    <w:rsid w:val="000A645E"/>
    <w:rsid w:val="000A6917"/>
    <w:rsid w:val="000A6B4D"/>
    <w:rsid w:val="000A6C0E"/>
    <w:rsid w:val="000A6DBF"/>
    <w:rsid w:val="000A71A7"/>
    <w:rsid w:val="000A7943"/>
    <w:rsid w:val="000A7AFC"/>
    <w:rsid w:val="000B225C"/>
    <w:rsid w:val="000B2C2E"/>
    <w:rsid w:val="000B4050"/>
    <w:rsid w:val="000B4A81"/>
    <w:rsid w:val="000B4F03"/>
    <w:rsid w:val="000B57E6"/>
    <w:rsid w:val="000B5AA3"/>
    <w:rsid w:val="000B5F67"/>
    <w:rsid w:val="000B6072"/>
    <w:rsid w:val="000B69B0"/>
    <w:rsid w:val="000B6F2C"/>
    <w:rsid w:val="000B75CA"/>
    <w:rsid w:val="000B7E56"/>
    <w:rsid w:val="000C047F"/>
    <w:rsid w:val="000C098A"/>
    <w:rsid w:val="000C0FA4"/>
    <w:rsid w:val="000C1481"/>
    <w:rsid w:val="000C38F8"/>
    <w:rsid w:val="000C39CF"/>
    <w:rsid w:val="000C3A1D"/>
    <w:rsid w:val="000C4254"/>
    <w:rsid w:val="000C4320"/>
    <w:rsid w:val="000C47B3"/>
    <w:rsid w:val="000C4E33"/>
    <w:rsid w:val="000C597C"/>
    <w:rsid w:val="000C5FE1"/>
    <w:rsid w:val="000C66E7"/>
    <w:rsid w:val="000C6A2A"/>
    <w:rsid w:val="000C78B9"/>
    <w:rsid w:val="000C7F2F"/>
    <w:rsid w:val="000D05CA"/>
    <w:rsid w:val="000D162B"/>
    <w:rsid w:val="000D228D"/>
    <w:rsid w:val="000D26A3"/>
    <w:rsid w:val="000D2DC0"/>
    <w:rsid w:val="000D2E92"/>
    <w:rsid w:val="000D3310"/>
    <w:rsid w:val="000D3F09"/>
    <w:rsid w:val="000D4A65"/>
    <w:rsid w:val="000D53A3"/>
    <w:rsid w:val="000D740C"/>
    <w:rsid w:val="000E0C95"/>
    <w:rsid w:val="000E1AFA"/>
    <w:rsid w:val="000E1D2F"/>
    <w:rsid w:val="000E1DAB"/>
    <w:rsid w:val="000E25B1"/>
    <w:rsid w:val="000E31E6"/>
    <w:rsid w:val="000E379E"/>
    <w:rsid w:val="000E3874"/>
    <w:rsid w:val="000E46D3"/>
    <w:rsid w:val="000E5268"/>
    <w:rsid w:val="000E5271"/>
    <w:rsid w:val="000E547C"/>
    <w:rsid w:val="000E70B2"/>
    <w:rsid w:val="000E7FC6"/>
    <w:rsid w:val="000F0681"/>
    <w:rsid w:val="000F098D"/>
    <w:rsid w:val="000F1821"/>
    <w:rsid w:val="000F1B66"/>
    <w:rsid w:val="000F30F1"/>
    <w:rsid w:val="000F3974"/>
    <w:rsid w:val="000F4076"/>
    <w:rsid w:val="000F4125"/>
    <w:rsid w:val="000F5336"/>
    <w:rsid w:val="000F5DC8"/>
    <w:rsid w:val="000F6260"/>
    <w:rsid w:val="000F65A2"/>
    <w:rsid w:val="000F6CE1"/>
    <w:rsid w:val="000F7A0B"/>
    <w:rsid w:val="00100FE5"/>
    <w:rsid w:val="00101330"/>
    <w:rsid w:val="001013DE"/>
    <w:rsid w:val="00102677"/>
    <w:rsid w:val="001028C4"/>
    <w:rsid w:val="00103544"/>
    <w:rsid w:val="00103CCB"/>
    <w:rsid w:val="00103E11"/>
    <w:rsid w:val="0010413B"/>
    <w:rsid w:val="00104C29"/>
    <w:rsid w:val="0010745D"/>
    <w:rsid w:val="00107899"/>
    <w:rsid w:val="00107F94"/>
    <w:rsid w:val="00110646"/>
    <w:rsid w:val="0011093E"/>
    <w:rsid w:val="00111903"/>
    <w:rsid w:val="00114B2B"/>
    <w:rsid w:val="001160C9"/>
    <w:rsid w:val="001168D6"/>
    <w:rsid w:val="00116974"/>
    <w:rsid w:val="00117918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3121D"/>
    <w:rsid w:val="001326D0"/>
    <w:rsid w:val="00132807"/>
    <w:rsid w:val="001338C4"/>
    <w:rsid w:val="00134D8B"/>
    <w:rsid w:val="00134EFD"/>
    <w:rsid w:val="00135F77"/>
    <w:rsid w:val="00136A42"/>
    <w:rsid w:val="0014121C"/>
    <w:rsid w:val="00141E2F"/>
    <w:rsid w:val="001427F4"/>
    <w:rsid w:val="00142D9A"/>
    <w:rsid w:val="00144609"/>
    <w:rsid w:val="00144C81"/>
    <w:rsid w:val="00147548"/>
    <w:rsid w:val="00147F7E"/>
    <w:rsid w:val="00147FF9"/>
    <w:rsid w:val="0015068B"/>
    <w:rsid w:val="00151614"/>
    <w:rsid w:val="0015190F"/>
    <w:rsid w:val="00151FC1"/>
    <w:rsid w:val="0015406B"/>
    <w:rsid w:val="0015527B"/>
    <w:rsid w:val="0015579D"/>
    <w:rsid w:val="00156547"/>
    <w:rsid w:val="001569B4"/>
    <w:rsid w:val="00156BCE"/>
    <w:rsid w:val="00156E3A"/>
    <w:rsid w:val="001607CD"/>
    <w:rsid w:val="00160E13"/>
    <w:rsid w:val="00161708"/>
    <w:rsid w:val="00162529"/>
    <w:rsid w:val="001649A5"/>
    <w:rsid w:val="001655E4"/>
    <w:rsid w:val="0016659D"/>
    <w:rsid w:val="00166DC7"/>
    <w:rsid w:val="001671E4"/>
    <w:rsid w:val="0016729E"/>
    <w:rsid w:val="00167580"/>
    <w:rsid w:val="00171733"/>
    <w:rsid w:val="001719C7"/>
    <w:rsid w:val="00172B42"/>
    <w:rsid w:val="00172D23"/>
    <w:rsid w:val="0017437D"/>
    <w:rsid w:val="001753C7"/>
    <w:rsid w:val="001765DC"/>
    <w:rsid w:val="00176C09"/>
    <w:rsid w:val="00177BB1"/>
    <w:rsid w:val="00177DFF"/>
    <w:rsid w:val="00177F82"/>
    <w:rsid w:val="001802BF"/>
    <w:rsid w:val="00180BDC"/>
    <w:rsid w:val="00180DA4"/>
    <w:rsid w:val="001815DC"/>
    <w:rsid w:val="00181B71"/>
    <w:rsid w:val="001839EC"/>
    <w:rsid w:val="00184230"/>
    <w:rsid w:val="00184A2B"/>
    <w:rsid w:val="00186518"/>
    <w:rsid w:val="001868B1"/>
    <w:rsid w:val="00186B0D"/>
    <w:rsid w:val="00187ABA"/>
    <w:rsid w:val="00187EED"/>
    <w:rsid w:val="00190724"/>
    <w:rsid w:val="00190833"/>
    <w:rsid w:val="00190C7E"/>
    <w:rsid w:val="00192168"/>
    <w:rsid w:val="00192D8E"/>
    <w:rsid w:val="00192F6F"/>
    <w:rsid w:val="001930FD"/>
    <w:rsid w:val="00193F77"/>
    <w:rsid w:val="00194150"/>
    <w:rsid w:val="001952AD"/>
    <w:rsid w:val="00195621"/>
    <w:rsid w:val="001963AA"/>
    <w:rsid w:val="0019757B"/>
    <w:rsid w:val="001A037B"/>
    <w:rsid w:val="001A0D56"/>
    <w:rsid w:val="001A1926"/>
    <w:rsid w:val="001A27C8"/>
    <w:rsid w:val="001A2B8C"/>
    <w:rsid w:val="001A2D15"/>
    <w:rsid w:val="001A3485"/>
    <w:rsid w:val="001A3834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15F4"/>
    <w:rsid w:val="001B189F"/>
    <w:rsid w:val="001B1A55"/>
    <w:rsid w:val="001B1FCB"/>
    <w:rsid w:val="001B3734"/>
    <w:rsid w:val="001B38B0"/>
    <w:rsid w:val="001B5531"/>
    <w:rsid w:val="001B55DC"/>
    <w:rsid w:val="001B5B2C"/>
    <w:rsid w:val="001B5E71"/>
    <w:rsid w:val="001B7564"/>
    <w:rsid w:val="001B7856"/>
    <w:rsid w:val="001B79A0"/>
    <w:rsid w:val="001B7D35"/>
    <w:rsid w:val="001C0223"/>
    <w:rsid w:val="001C0CCC"/>
    <w:rsid w:val="001C1469"/>
    <w:rsid w:val="001C1483"/>
    <w:rsid w:val="001C39FB"/>
    <w:rsid w:val="001C3AE8"/>
    <w:rsid w:val="001C3E2F"/>
    <w:rsid w:val="001C449F"/>
    <w:rsid w:val="001C4D93"/>
    <w:rsid w:val="001C5877"/>
    <w:rsid w:val="001C6C82"/>
    <w:rsid w:val="001C70E0"/>
    <w:rsid w:val="001C7555"/>
    <w:rsid w:val="001D0077"/>
    <w:rsid w:val="001D121C"/>
    <w:rsid w:val="001D176E"/>
    <w:rsid w:val="001D2942"/>
    <w:rsid w:val="001D3237"/>
    <w:rsid w:val="001D3543"/>
    <w:rsid w:val="001D39AB"/>
    <w:rsid w:val="001D4335"/>
    <w:rsid w:val="001D4AF6"/>
    <w:rsid w:val="001D5A7C"/>
    <w:rsid w:val="001D6286"/>
    <w:rsid w:val="001D6FCC"/>
    <w:rsid w:val="001D7AE7"/>
    <w:rsid w:val="001E07DE"/>
    <w:rsid w:val="001E0908"/>
    <w:rsid w:val="001E09F6"/>
    <w:rsid w:val="001E0AB2"/>
    <w:rsid w:val="001E15D5"/>
    <w:rsid w:val="001E1AFF"/>
    <w:rsid w:val="001E242B"/>
    <w:rsid w:val="001E2ADD"/>
    <w:rsid w:val="001E4533"/>
    <w:rsid w:val="001E6F76"/>
    <w:rsid w:val="001E78BC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3482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7145"/>
    <w:rsid w:val="00207269"/>
    <w:rsid w:val="00210544"/>
    <w:rsid w:val="00210CA9"/>
    <w:rsid w:val="00211053"/>
    <w:rsid w:val="00211313"/>
    <w:rsid w:val="0021133A"/>
    <w:rsid w:val="00211A02"/>
    <w:rsid w:val="00212A64"/>
    <w:rsid w:val="00212DAB"/>
    <w:rsid w:val="0021303F"/>
    <w:rsid w:val="0021345F"/>
    <w:rsid w:val="002157CB"/>
    <w:rsid w:val="002170E5"/>
    <w:rsid w:val="0021734D"/>
    <w:rsid w:val="00217AFF"/>
    <w:rsid w:val="00217ECD"/>
    <w:rsid w:val="00221C90"/>
    <w:rsid w:val="002243EC"/>
    <w:rsid w:val="0022442D"/>
    <w:rsid w:val="002244C8"/>
    <w:rsid w:val="00224560"/>
    <w:rsid w:val="00226CC2"/>
    <w:rsid w:val="00227950"/>
    <w:rsid w:val="00230631"/>
    <w:rsid w:val="002314DF"/>
    <w:rsid w:val="0023151A"/>
    <w:rsid w:val="00231A34"/>
    <w:rsid w:val="00231A95"/>
    <w:rsid w:val="002327B4"/>
    <w:rsid w:val="002329AC"/>
    <w:rsid w:val="0023381E"/>
    <w:rsid w:val="00233B93"/>
    <w:rsid w:val="00235D14"/>
    <w:rsid w:val="00240549"/>
    <w:rsid w:val="00240C90"/>
    <w:rsid w:val="002424D5"/>
    <w:rsid w:val="00242510"/>
    <w:rsid w:val="002428DD"/>
    <w:rsid w:val="00242CDD"/>
    <w:rsid w:val="00242E53"/>
    <w:rsid w:val="0024320A"/>
    <w:rsid w:val="00243878"/>
    <w:rsid w:val="00243A43"/>
    <w:rsid w:val="00243B1B"/>
    <w:rsid w:val="0024482B"/>
    <w:rsid w:val="00244F44"/>
    <w:rsid w:val="00245B84"/>
    <w:rsid w:val="00245E5C"/>
    <w:rsid w:val="00246C46"/>
    <w:rsid w:val="00247A14"/>
    <w:rsid w:val="00247AE6"/>
    <w:rsid w:val="002514AD"/>
    <w:rsid w:val="002519A7"/>
    <w:rsid w:val="00251B78"/>
    <w:rsid w:val="00253152"/>
    <w:rsid w:val="00254317"/>
    <w:rsid w:val="002547C1"/>
    <w:rsid w:val="002558FE"/>
    <w:rsid w:val="00256799"/>
    <w:rsid w:val="0026093C"/>
    <w:rsid w:val="00261312"/>
    <w:rsid w:val="00261470"/>
    <w:rsid w:val="00261657"/>
    <w:rsid w:val="002616A2"/>
    <w:rsid w:val="0026348D"/>
    <w:rsid w:val="0026361F"/>
    <w:rsid w:val="00264320"/>
    <w:rsid w:val="0026441E"/>
    <w:rsid w:val="002650AD"/>
    <w:rsid w:val="002656E6"/>
    <w:rsid w:val="00265F9C"/>
    <w:rsid w:val="002667B0"/>
    <w:rsid w:val="002668AD"/>
    <w:rsid w:val="00266FF8"/>
    <w:rsid w:val="00267378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8024F"/>
    <w:rsid w:val="00280DDA"/>
    <w:rsid w:val="00280ECD"/>
    <w:rsid w:val="002826D8"/>
    <w:rsid w:val="00282B3F"/>
    <w:rsid w:val="0028321D"/>
    <w:rsid w:val="002840C7"/>
    <w:rsid w:val="00284E09"/>
    <w:rsid w:val="002859F9"/>
    <w:rsid w:val="002869A3"/>
    <w:rsid w:val="00286C58"/>
    <w:rsid w:val="00287AAD"/>
    <w:rsid w:val="00290088"/>
    <w:rsid w:val="00290CA8"/>
    <w:rsid w:val="00292271"/>
    <w:rsid w:val="0029255F"/>
    <w:rsid w:val="0029263E"/>
    <w:rsid w:val="00292CFC"/>
    <w:rsid w:val="0029311D"/>
    <w:rsid w:val="00293C22"/>
    <w:rsid w:val="00294614"/>
    <w:rsid w:val="00295183"/>
    <w:rsid w:val="0029562C"/>
    <w:rsid w:val="0029656D"/>
    <w:rsid w:val="00296A82"/>
    <w:rsid w:val="00296D96"/>
    <w:rsid w:val="002976B2"/>
    <w:rsid w:val="002979A6"/>
    <w:rsid w:val="002A063C"/>
    <w:rsid w:val="002A1414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E5A"/>
    <w:rsid w:val="002A66F1"/>
    <w:rsid w:val="002A6E1A"/>
    <w:rsid w:val="002A6E48"/>
    <w:rsid w:val="002B0B16"/>
    <w:rsid w:val="002B0D67"/>
    <w:rsid w:val="002B10E7"/>
    <w:rsid w:val="002B177B"/>
    <w:rsid w:val="002B1A94"/>
    <w:rsid w:val="002B2247"/>
    <w:rsid w:val="002B2E1E"/>
    <w:rsid w:val="002B3986"/>
    <w:rsid w:val="002B3B3E"/>
    <w:rsid w:val="002B40D2"/>
    <w:rsid w:val="002B4491"/>
    <w:rsid w:val="002B5AB3"/>
    <w:rsid w:val="002B7220"/>
    <w:rsid w:val="002B7967"/>
    <w:rsid w:val="002C02A0"/>
    <w:rsid w:val="002C0315"/>
    <w:rsid w:val="002C0501"/>
    <w:rsid w:val="002C1A9D"/>
    <w:rsid w:val="002C2595"/>
    <w:rsid w:val="002C27EE"/>
    <w:rsid w:val="002C2811"/>
    <w:rsid w:val="002C389F"/>
    <w:rsid w:val="002C3B99"/>
    <w:rsid w:val="002C4D8B"/>
    <w:rsid w:val="002C5A13"/>
    <w:rsid w:val="002C603A"/>
    <w:rsid w:val="002C7500"/>
    <w:rsid w:val="002C755D"/>
    <w:rsid w:val="002C78CB"/>
    <w:rsid w:val="002D0229"/>
    <w:rsid w:val="002D0E2B"/>
    <w:rsid w:val="002D1AA3"/>
    <w:rsid w:val="002D1AD2"/>
    <w:rsid w:val="002D1E3E"/>
    <w:rsid w:val="002D2A2C"/>
    <w:rsid w:val="002D57C1"/>
    <w:rsid w:val="002D5C69"/>
    <w:rsid w:val="002D7893"/>
    <w:rsid w:val="002D7B0D"/>
    <w:rsid w:val="002E22D6"/>
    <w:rsid w:val="002E276E"/>
    <w:rsid w:val="002E2FB7"/>
    <w:rsid w:val="002E3CA3"/>
    <w:rsid w:val="002E3EE6"/>
    <w:rsid w:val="002E41E6"/>
    <w:rsid w:val="002E5C08"/>
    <w:rsid w:val="002E61E5"/>
    <w:rsid w:val="002E7D20"/>
    <w:rsid w:val="002F059E"/>
    <w:rsid w:val="002F09A9"/>
    <w:rsid w:val="002F159A"/>
    <w:rsid w:val="002F2214"/>
    <w:rsid w:val="002F26E4"/>
    <w:rsid w:val="002F28B2"/>
    <w:rsid w:val="002F29A5"/>
    <w:rsid w:val="002F2AA4"/>
    <w:rsid w:val="002F2F89"/>
    <w:rsid w:val="002F3418"/>
    <w:rsid w:val="002F35F9"/>
    <w:rsid w:val="002F5B73"/>
    <w:rsid w:val="002F71EB"/>
    <w:rsid w:val="002F77E8"/>
    <w:rsid w:val="00300AD4"/>
    <w:rsid w:val="00301D63"/>
    <w:rsid w:val="00301EF5"/>
    <w:rsid w:val="00302367"/>
    <w:rsid w:val="00303626"/>
    <w:rsid w:val="00303788"/>
    <w:rsid w:val="00304C51"/>
    <w:rsid w:val="00305D88"/>
    <w:rsid w:val="00306331"/>
    <w:rsid w:val="003069C9"/>
    <w:rsid w:val="00307416"/>
    <w:rsid w:val="0031111A"/>
    <w:rsid w:val="00312C18"/>
    <w:rsid w:val="00313077"/>
    <w:rsid w:val="00313F21"/>
    <w:rsid w:val="003144F8"/>
    <w:rsid w:val="003147D7"/>
    <w:rsid w:val="003149DB"/>
    <w:rsid w:val="00314BBB"/>
    <w:rsid w:val="00315461"/>
    <w:rsid w:val="003161E0"/>
    <w:rsid w:val="003163E5"/>
    <w:rsid w:val="00316B43"/>
    <w:rsid w:val="0031784A"/>
    <w:rsid w:val="0031789B"/>
    <w:rsid w:val="003213D8"/>
    <w:rsid w:val="00321547"/>
    <w:rsid w:val="00321631"/>
    <w:rsid w:val="00322B73"/>
    <w:rsid w:val="003231A1"/>
    <w:rsid w:val="003252D0"/>
    <w:rsid w:val="003265CE"/>
    <w:rsid w:val="0032769A"/>
    <w:rsid w:val="00327753"/>
    <w:rsid w:val="00327974"/>
    <w:rsid w:val="00330234"/>
    <w:rsid w:val="0033129A"/>
    <w:rsid w:val="00331628"/>
    <w:rsid w:val="00331E06"/>
    <w:rsid w:val="00332147"/>
    <w:rsid w:val="003331F4"/>
    <w:rsid w:val="00333780"/>
    <w:rsid w:val="00333855"/>
    <w:rsid w:val="00333892"/>
    <w:rsid w:val="003340FE"/>
    <w:rsid w:val="00334390"/>
    <w:rsid w:val="00334BCC"/>
    <w:rsid w:val="00335F3C"/>
    <w:rsid w:val="00336822"/>
    <w:rsid w:val="003368ED"/>
    <w:rsid w:val="00337327"/>
    <w:rsid w:val="00337408"/>
    <w:rsid w:val="00337C65"/>
    <w:rsid w:val="00337D3F"/>
    <w:rsid w:val="003408A0"/>
    <w:rsid w:val="003422D3"/>
    <w:rsid w:val="003437C0"/>
    <w:rsid w:val="00344784"/>
    <w:rsid w:val="00344837"/>
    <w:rsid w:val="003451F5"/>
    <w:rsid w:val="00345D77"/>
    <w:rsid w:val="00347A1C"/>
    <w:rsid w:val="00347D53"/>
    <w:rsid w:val="003504A8"/>
    <w:rsid w:val="003507F2"/>
    <w:rsid w:val="003528BD"/>
    <w:rsid w:val="00352E4C"/>
    <w:rsid w:val="00352FBB"/>
    <w:rsid w:val="00353308"/>
    <w:rsid w:val="003537B2"/>
    <w:rsid w:val="00353B0E"/>
    <w:rsid w:val="00353EF8"/>
    <w:rsid w:val="00353F84"/>
    <w:rsid w:val="003541F5"/>
    <w:rsid w:val="003542AA"/>
    <w:rsid w:val="00354F69"/>
    <w:rsid w:val="00355E1B"/>
    <w:rsid w:val="00356308"/>
    <w:rsid w:val="003607F0"/>
    <w:rsid w:val="00361495"/>
    <w:rsid w:val="0036208F"/>
    <w:rsid w:val="00362143"/>
    <w:rsid w:val="00362DF8"/>
    <w:rsid w:val="00364112"/>
    <w:rsid w:val="003642C9"/>
    <w:rsid w:val="00364DAB"/>
    <w:rsid w:val="0036526A"/>
    <w:rsid w:val="00365994"/>
    <w:rsid w:val="0036623B"/>
    <w:rsid w:val="00367951"/>
    <w:rsid w:val="0037030A"/>
    <w:rsid w:val="0037046B"/>
    <w:rsid w:val="00371D90"/>
    <w:rsid w:val="00374F07"/>
    <w:rsid w:val="00374FD1"/>
    <w:rsid w:val="0037559E"/>
    <w:rsid w:val="00375A68"/>
    <w:rsid w:val="00375F09"/>
    <w:rsid w:val="00375FC1"/>
    <w:rsid w:val="00376605"/>
    <w:rsid w:val="00376669"/>
    <w:rsid w:val="0037694A"/>
    <w:rsid w:val="00376AF8"/>
    <w:rsid w:val="00377766"/>
    <w:rsid w:val="0037798D"/>
    <w:rsid w:val="003808D5"/>
    <w:rsid w:val="00381096"/>
    <w:rsid w:val="003818A8"/>
    <w:rsid w:val="00381A27"/>
    <w:rsid w:val="00381A79"/>
    <w:rsid w:val="00382779"/>
    <w:rsid w:val="003828BA"/>
    <w:rsid w:val="003829F4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91A74"/>
    <w:rsid w:val="00392D8A"/>
    <w:rsid w:val="003940F8"/>
    <w:rsid w:val="00395CB6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FB3"/>
    <w:rsid w:val="003A71C8"/>
    <w:rsid w:val="003A753D"/>
    <w:rsid w:val="003B0033"/>
    <w:rsid w:val="003B0325"/>
    <w:rsid w:val="003B0E34"/>
    <w:rsid w:val="003B2C0B"/>
    <w:rsid w:val="003B3D4E"/>
    <w:rsid w:val="003B3FC7"/>
    <w:rsid w:val="003B4FE5"/>
    <w:rsid w:val="003B5127"/>
    <w:rsid w:val="003B6A6C"/>
    <w:rsid w:val="003C0892"/>
    <w:rsid w:val="003C08A0"/>
    <w:rsid w:val="003C1ECE"/>
    <w:rsid w:val="003C201D"/>
    <w:rsid w:val="003C3658"/>
    <w:rsid w:val="003C53CA"/>
    <w:rsid w:val="003C6240"/>
    <w:rsid w:val="003C7BA9"/>
    <w:rsid w:val="003D01EC"/>
    <w:rsid w:val="003D1DDC"/>
    <w:rsid w:val="003D32B9"/>
    <w:rsid w:val="003D421D"/>
    <w:rsid w:val="003D4522"/>
    <w:rsid w:val="003D4BB0"/>
    <w:rsid w:val="003D4F16"/>
    <w:rsid w:val="003D6762"/>
    <w:rsid w:val="003D6AD1"/>
    <w:rsid w:val="003D734A"/>
    <w:rsid w:val="003E0A22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4A8"/>
    <w:rsid w:val="003F0E8D"/>
    <w:rsid w:val="003F119F"/>
    <w:rsid w:val="003F1221"/>
    <w:rsid w:val="003F1820"/>
    <w:rsid w:val="003F1968"/>
    <w:rsid w:val="003F1C09"/>
    <w:rsid w:val="003F289B"/>
    <w:rsid w:val="003F2E5F"/>
    <w:rsid w:val="003F2F86"/>
    <w:rsid w:val="003F3194"/>
    <w:rsid w:val="003F3364"/>
    <w:rsid w:val="003F36CD"/>
    <w:rsid w:val="003F39DF"/>
    <w:rsid w:val="003F48A9"/>
    <w:rsid w:val="003F671C"/>
    <w:rsid w:val="003F6DA4"/>
    <w:rsid w:val="003F6E4C"/>
    <w:rsid w:val="003F6E50"/>
    <w:rsid w:val="003F7821"/>
    <w:rsid w:val="003F7B3C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92D"/>
    <w:rsid w:val="00403EB4"/>
    <w:rsid w:val="004043E7"/>
    <w:rsid w:val="004047FB"/>
    <w:rsid w:val="004058AA"/>
    <w:rsid w:val="00406087"/>
    <w:rsid w:val="004060B7"/>
    <w:rsid w:val="0040749A"/>
    <w:rsid w:val="00407DA1"/>
    <w:rsid w:val="00407DD9"/>
    <w:rsid w:val="00411350"/>
    <w:rsid w:val="004132EA"/>
    <w:rsid w:val="004134E0"/>
    <w:rsid w:val="00413730"/>
    <w:rsid w:val="0041431C"/>
    <w:rsid w:val="00414A61"/>
    <w:rsid w:val="00414B13"/>
    <w:rsid w:val="00416C32"/>
    <w:rsid w:val="004178B0"/>
    <w:rsid w:val="00420B51"/>
    <w:rsid w:val="00421B4E"/>
    <w:rsid w:val="0042240D"/>
    <w:rsid w:val="00422F66"/>
    <w:rsid w:val="0042348C"/>
    <w:rsid w:val="004247C8"/>
    <w:rsid w:val="00424A41"/>
    <w:rsid w:val="00424C4E"/>
    <w:rsid w:val="00424D0D"/>
    <w:rsid w:val="004259F2"/>
    <w:rsid w:val="00430A83"/>
    <w:rsid w:val="00430CF4"/>
    <w:rsid w:val="00431D0D"/>
    <w:rsid w:val="00431EAA"/>
    <w:rsid w:val="00432590"/>
    <w:rsid w:val="00432A88"/>
    <w:rsid w:val="00433E4B"/>
    <w:rsid w:val="0043583D"/>
    <w:rsid w:val="00436578"/>
    <w:rsid w:val="004365D7"/>
    <w:rsid w:val="00436D41"/>
    <w:rsid w:val="00437221"/>
    <w:rsid w:val="00437AA7"/>
    <w:rsid w:val="00441212"/>
    <w:rsid w:val="0044210E"/>
    <w:rsid w:val="00442E14"/>
    <w:rsid w:val="00443EF5"/>
    <w:rsid w:val="00444292"/>
    <w:rsid w:val="00444AF3"/>
    <w:rsid w:val="00444E2F"/>
    <w:rsid w:val="0044520E"/>
    <w:rsid w:val="004459E4"/>
    <w:rsid w:val="00445DF6"/>
    <w:rsid w:val="00446170"/>
    <w:rsid w:val="00450783"/>
    <w:rsid w:val="004509E6"/>
    <w:rsid w:val="00450AD6"/>
    <w:rsid w:val="00450E67"/>
    <w:rsid w:val="004514E2"/>
    <w:rsid w:val="004535E5"/>
    <w:rsid w:val="00453BE7"/>
    <w:rsid w:val="0045465B"/>
    <w:rsid w:val="00455B3B"/>
    <w:rsid w:val="00455E1D"/>
    <w:rsid w:val="00456AF1"/>
    <w:rsid w:val="0045739F"/>
    <w:rsid w:val="0045747D"/>
    <w:rsid w:val="00457CCD"/>
    <w:rsid w:val="0046028B"/>
    <w:rsid w:val="00461369"/>
    <w:rsid w:val="004615CC"/>
    <w:rsid w:val="00461C6B"/>
    <w:rsid w:val="0046206D"/>
    <w:rsid w:val="004622C6"/>
    <w:rsid w:val="004623BE"/>
    <w:rsid w:val="004632A7"/>
    <w:rsid w:val="00463D9F"/>
    <w:rsid w:val="00463FBC"/>
    <w:rsid w:val="004646C5"/>
    <w:rsid w:val="00464A18"/>
    <w:rsid w:val="00465305"/>
    <w:rsid w:val="00465438"/>
    <w:rsid w:val="00466816"/>
    <w:rsid w:val="004705C7"/>
    <w:rsid w:val="00471C14"/>
    <w:rsid w:val="00472DB9"/>
    <w:rsid w:val="00473029"/>
    <w:rsid w:val="0047394C"/>
    <w:rsid w:val="00474A46"/>
    <w:rsid w:val="00474E4B"/>
    <w:rsid w:val="004755A1"/>
    <w:rsid w:val="00475B57"/>
    <w:rsid w:val="00475CF8"/>
    <w:rsid w:val="0048003D"/>
    <w:rsid w:val="0048124A"/>
    <w:rsid w:val="00481590"/>
    <w:rsid w:val="004817BC"/>
    <w:rsid w:val="00481EC3"/>
    <w:rsid w:val="00481EE8"/>
    <w:rsid w:val="00481EF6"/>
    <w:rsid w:val="00481F3B"/>
    <w:rsid w:val="004827EA"/>
    <w:rsid w:val="00482E1B"/>
    <w:rsid w:val="00486362"/>
    <w:rsid w:val="00487E59"/>
    <w:rsid w:val="0049072B"/>
    <w:rsid w:val="0049123B"/>
    <w:rsid w:val="00491A7F"/>
    <w:rsid w:val="00491DD4"/>
    <w:rsid w:val="0049254C"/>
    <w:rsid w:val="00492FF3"/>
    <w:rsid w:val="004935DA"/>
    <w:rsid w:val="004939C4"/>
    <w:rsid w:val="0049591A"/>
    <w:rsid w:val="00496455"/>
    <w:rsid w:val="004966B7"/>
    <w:rsid w:val="004A211A"/>
    <w:rsid w:val="004A235A"/>
    <w:rsid w:val="004A2A28"/>
    <w:rsid w:val="004A36B2"/>
    <w:rsid w:val="004A4FD7"/>
    <w:rsid w:val="004A501B"/>
    <w:rsid w:val="004A5201"/>
    <w:rsid w:val="004A5664"/>
    <w:rsid w:val="004A5797"/>
    <w:rsid w:val="004A587B"/>
    <w:rsid w:val="004A5930"/>
    <w:rsid w:val="004A5C35"/>
    <w:rsid w:val="004A6B50"/>
    <w:rsid w:val="004B0052"/>
    <w:rsid w:val="004B03FF"/>
    <w:rsid w:val="004B048F"/>
    <w:rsid w:val="004B15D4"/>
    <w:rsid w:val="004B1D16"/>
    <w:rsid w:val="004B22CA"/>
    <w:rsid w:val="004B23BC"/>
    <w:rsid w:val="004B262A"/>
    <w:rsid w:val="004B294E"/>
    <w:rsid w:val="004B2C70"/>
    <w:rsid w:val="004B5026"/>
    <w:rsid w:val="004B6DCB"/>
    <w:rsid w:val="004B6E29"/>
    <w:rsid w:val="004B72A6"/>
    <w:rsid w:val="004C04C4"/>
    <w:rsid w:val="004C0F37"/>
    <w:rsid w:val="004C1230"/>
    <w:rsid w:val="004C1BFF"/>
    <w:rsid w:val="004C1EB7"/>
    <w:rsid w:val="004C34CA"/>
    <w:rsid w:val="004C4E76"/>
    <w:rsid w:val="004C5035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106"/>
    <w:rsid w:val="004D7C96"/>
    <w:rsid w:val="004D7DB7"/>
    <w:rsid w:val="004E1B74"/>
    <w:rsid w:val="004E2470"/>
    <w:rsid w:val="004E2EB7"/>
    <w:rsid w:val="004E375B"/>
    <w:rsid w:val="004E3D98"/>
    <w:rsid w:val="004E402B"/>
    <w:rsid w:val="004E430E"/>
    <w:rsid w:val="004E494B"/>
    <w:rsid w:val="004E4C51"/>
    <w:rsid w:val="004E4DBE"/>
    <w:rsid w:val="004E4F0D"/>
    <w:rsid w:val="004E5FC9"/>
    <w:rsid w:val="004E694C"/>
    <w:rsid w:val="004E6AB6"/>
    <w:rsid w:val="004E6CCE"/>
    <w:rsid w:val="004F017A"/>
    <w:rsid w:val="004F0712"/>
    <w:rsid w:val="004F0D43"/>
    <w:rsid w:val="004F1C41"/>
    <w:rsid w:val="004F2A6D"/>
    <w:rsid w:val="004F3167"/>
    <w:rsid w:val="004F3480"/>
    <w:rsid w:val="004F5AE0"/>
    <w:rsid w:val="004F6CEC"/>
    <w:rsid w:val="0050001C"/>
    <w:rsid w:val="0050115B"/>
    <w:rsid w:val="00501A56"/>
    <w:rsid w:val="00501D5B"/>
    <w:rsid w:val="00501E07"/>
    <w:rsid w:val="00502235"/>
    <w:rsid w:val="005026D1"/>
    <w:rsid w:val="00502CB9"/>
    <w:rsid w:val="00503001"/>
    <w:rsid w:val="00503714"/>
    <w:rsid w:val="00503810"/>
    <w:rsid w:val="0050394D"/>
    <w:rsid w:val="00504DD5"/>
    <w:rsid w:val="00507124"/>
    <w:rsid w:val="0050723E"/>
    <w:rsid w:val="00507270"/>
    <w:rsid w:val="005113A9"/>
    <w:rsid w:val="0051183F"/>
    <w:rsid w:val="00511D6E"/>
    <w:rsid w:val="005121E4"/>
    <w:rsid w:val="0051254F"/>
    <w:rsid w:val="005129BA"/>
    <w:rsid w:val="00514AE5"/>
    <w:rsid w:val="00514D8E"/>
    <w:rsid w:val="00515226"/>
    <w:rsid w:val="005154D5"/>
    <w:rsid w:val="005159EC"/>
    <w:rsid w:val="00515A2B"/>
    <w:rsid w:val="00515A95"/>
    <w:rsid w:val="00516DAE"/>
    <w:rsid w:val="00516FF5"/>
    <w:rsid w:val="005207CA"/>
    <w:rsid w:val="00520BCE"/>
    <w:rsid w:val="00520DF8"/>
    <w:rsid w:val="005211F4"/>
    <w:rsid w:val="00522576"/>
    <w:rsid w:val="00522BF8"/>
    <w:rsid w:val="0052304A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F69"/>
    <w:rsid w:val="00526FB5"/>
    <w:rsid w:val="005301D2"/>
    <w:rsid w:val="00530F39"/>
    <w:rsid w:val="00532273"/>
    <w:rsid w:val="00533CB5"/>
    <w:rsid w:val="005341BA"/>
    <w:rsid w:val="00534754"/>
    <w:rsid w:val="0053475B"/>
    <w:rsid w:val="005354F4"/>
    <w:rsid w:val="00535B45"/>
    <w:rsid w:val="00535BC2"/>
    <w:rsid w:val="00535FC8"/>
    <w:rsid w:val="00536E85"/>
    <w:rsid w:val="00537AE2"/>
    <w:rsid w:val="00537CD2"/>
    <w:rsid w:val="0054028A"/>
    <w:rsid w:val="005406D7"/>
    <w:rsid w:val="0054140C"/>
    <w:rsid w:val="00541CAB"/>
    <w:rsid w:val="00541EA8"/>
    <w:rsid w:val="00541EA9"/>
    <w:rsid w:val="005426B2"/>
    <w:rsid w:val="005450C5"/>
    <w:rsid w:val="00545D13"/>
    <w:rsid w:val="005469DB"/>
    <w:rsid w:val="00546CA7"/>
    <w:rsid w:val="00546D50"/>
    <w:rsid w:val="005474AF"/>
    <w:rsid w:val="00547C11"/>
    <w:rsid w:val="00551EE5"/>
    <w:rsid w:val="00552AE7"/>
    <w:rsid w:val="00553361"/>
    <w:rsid w:val="00553774"/>
    <w:rsid w:val="00554F51"/>
    <w:rsid w:val="00555A31"/>
    <w:rsid w:val="0055658B"/>
    <w:rsid w:val="00560661"/>
    <w:rsid w:val="0056100D"/>
    <w:rsid w:val="005612C7"/>
    <w:rsid w:val="0056149F"/>
    <w:rsid w:val="005619DF"/>
    <w:rsid w:val="00562AEB"/>
    <w:rsid w:val="00563511"/>
    <w:rsid w:val="00563A4B"/>
    <w:rsid w:val="00564CD8"/>
    <w:rsid w:val="0056517A"/>
    <w:rsid w:val="0056535C"/>
    <w:rsid w:val="00566975"/>
    <w:rsid w:val="005703C4"/>
    <w:rsid w:val="005706D0"/>
    <w:rsid w:val="0057098F"/>
    <w:rsid w:val="00570D9E"/>
    <w:rsid w:val="00570FF0"/>
    <w:rsid w:val="00572DDF"/>
    <w:rsid w:val="00572E15"/>
    <w:rsid w:val="005743F7"/>
    <w:rsid w:val="00575731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B80"/>
    <w:rsid w:val="00581D27"/>
    <w:rsid w:val="00581D58"/>
    <w:rsid w:val="0058356E"/>
    <w:rsid w:val="005839AF"/>
    <w:rsid w:val="005842CF"/>
    <w:rsid w:val="00584DC1"/>
    <w:rsid w:val="00585C63"/>
    <w:rsid w:val="00586FAD"/>
    <w:rsid w:val="00587732"/>
    <w:rsid w:val="00587AF8"/>
    <w:rsid w:val="00587F53"/>
    <w:rsid w:val="0059080E"/>
    <w:rsid w:val="00590831"/>
    <w:rsid w:val="0059138E"/>
    <w:rsid w:val="00591F50"/>
    <w:rsid w:val="005923C6"/>
    <w:rsid w:val="00592449"/>
    <w:rsid w:val="00593B09"/>
    <w:rsid w:val="00594C76"/>
    <w:rsid w:val="00595B97"/>
    <w:rsid w:val="00595FDC"/>
    <w:rsid w:val="005965BB"/>
    <w:rsid w:val="00596672"/>
    <w:rsid w:val="0059723F"/>
    <w:rsid w:val="0059730A"/>
    <w:rsid w:val="00597CC5"/>
    <w:rsid w:val="005A0829"/>
    <w:rsid w:val="005A0EB4"/>
    <w:rsid w:val="005A152A"/>
    <w:rsid w:val="005A1553"/>
    <w:rsid w:val="005A19AA"/>
    <w:rsid w:val="005A268D"/>
    <w:rsid w:val="005A2CE8"/>
    <w:rsid w:val="005A346B"/>
    <w:rsid w:val="005A352F"/>
    <w:rsid w:val="005A35D8"/>
    <w:rsid w:val="005A368E"/>
    <w:rsid w:val="005A39D3"/>
    <w:rsid w:val="005A3CFA"/>
    <w:rsid w:val="005A4C09"/>
    <w:rsid w:val="005A67A1"/>
    <w:rsid w:val="005B0610"/>
    <w:rsid w:val="005B20EB"/>
    <w:rsid w:val="005B30BB"/>
    <w:rsid w:val="005B3B79"/>
    <w:rsid w:val="005B4571"/>
    <w:rsid w:val="005B4A04"/>
    <w:rsid w:val="005B4A87"/>
    <w:rsid w:val="005B50D3"/>
    <w:rsid w:val="005B5166"/>
    <w:rsid w:val="005B62E7"/>
    <w:rsid w:val="005B76BA"/>
    <w:rsid w:val="005B76F8"/>
    <w:rsid w:val="005B7F31"/>
    <w:rsid w:val="005C1577"/>
    <w:rsid w:val="005C1B60"/>
    <w:rsid w:val="005C2765"/>
    <w:rsid w:val="005C30C5"/>
    <w:rsid w:val="005C3266"/>
    <w:rsid w:val="005C33CC"/>
    <w:rsid w:val="005C3980"/>
    <w:rsid w:val="005C4628"/>
    <w:rsid w:val="005C4846"/>
    <w:rsid w:val="005C5460"/>
    <w:rsid w:val="005C59B8"/>
    <w:rsid w:val="005C5AB0"/>
    <w:rsid w:val="005C7F9C"/>
    <w:rsid w:val="005D0A25"/>
    <w:rsid w:val="005D14A6"/>
    <w:rsid w:val="005D446E"/>
    <w:rsid w:val="005D45AA"/>
    <w:rsid w:val="005D4E11"/>
    <w:rsid w:val="005D65EA"/>
    <w:rsid w:val="005D6895"/>
    <w:rsid w:val="005D743E"/>
    <w:rsid w:val="005E004D"/>
    <w:rsid w:val="005E00DD"/>
    <w:rsid w:val="005E0D14"/>
    <w:rsid w:val="005E10CC"/>
    <w:rsid w:val="005E17AB"/>
    <w:rsid w:val="005E190B"/>
    <w:rsid w:val="005E1B4A"/>
    <w:rsid w:val="005E2ABE"/>
    <w:rsid w:val="005E2CB5"/>
    <w:rsid w:val="005E2CB6"/>
    <w:rsid w:val="005E35EC"/>
    <w:rsid w:val="005E3DF2"/>
    <w:rsid w:val="005E4B20"/>
    <w:rsid w:val="005E58A0"/>
    <w:rsid w:val="005E5996"/>
    <w:rsid w:val="005E630E"/>
    <w:rsid w:val="005E7107"/>
    <w:rsid w:val="005E7F8C"/>
    <w:rsid w:val="005F047D"/>
    <w:rsid w:val="005F0F29"/>
    <w:rsid w:val="005F17FA"/>
    <w:rsid w:val="005F2696"/>
    <w:rsid w:val="005F4AB6"/>
    <w:rsid w:val="005F536D"/>
    <w:rsid w:val="005F65F4"/>
    <w:rsid w:val="005F7387"/>
    <w:rsid w:val="00600554"/>
    <w:rsid w:val="006006A5"/>
    <w:rsid w:val="006030E4"/>
    <w:rsid w:val="00603E17"/>
    <w:rsid w:val="00604305"/>
    <w:rsid w:val="00604E7D"/>
    <w:rsid w:val="00605E71"/>
    <w:rsid w:val="00606672"/>
    <w:rsid w:val="00607029"/>
    <w:rsid w:val="0060776B"/>
    <w:rsid w:val="006100A7"/>
    <w:rsid w:val="0061011C"/>
    <w:rsid w:val="006110B4"/>
    <w:rsid w:val="00611503"/>
    <w:rsid w:val="006123C6"/>
    <w:rsid w:val="00614A7B"/>
    <w:rsid w:val="00614BA8"/>
    <w:rsid w:val="00614DD9"/>
    <w:rsid w:val="0061599B"/>
    <w:rsid w:val="006205F0"/>
    <w:rsid w:val="00620D3A"/>
    <w:rsid w:val="00621115"/>
    <w:rsid w:val="00621899"/>
    <w:rsid w:val="006222AE"/>
    <w:rsid w:val="006225B3"/>
    <w:rsid w:val="00622C4E"/>
    <w:rsid w:val="0062307A"/>
    <w:rsid w:val="0062328F"/>
    <w:rsid w:val="0062420F"/>
    <w:rsid w:val="00625256"/>
    <w:rsid w:val="00625D4B"/>
    <w:rsid w:val="006270E7"/>
    <w:rsid w:val="006278A5"/>
    <w:rsid w:val="006301EC"/>
    <w:rsid w:val="00631523"/>
    <w:rsid w:val="00631989"/>
    <w:rsid w:val="00631BF3"/>
    <w:rsid w:val="00632566"/>
    <w:rsid w:val="00632A21"/>
    <w:rsid w:val="00632F17"/>
    <w:rsid w:val="00633330"/>
    <w:rsid w:val="006334B1"/>
    <w:rsid w:val="00633891"/>
    <w:rsid w:val="00634B2A"/>
    <w:rsid w:val="0063507A"/>
    <w:rsid w:val="00635591"/>
    <w:rsid w:val="006356E0"/>
    <w:rsid w:val="0063577C"/>
    <w:rsid w:val="006362A2"/>
    <w:rsid w:val="00636D46"/>
    <w:rsid w:val="0063733D"/>
    <w:rsid w:val="006377C3"/>
    <w:rsid w:val="00637E68"/>
    <w:rsid w:val="00637F1A"/>
    <w:rsid w:val="0064058B"/>
    <w:rsid w:val="00640FC5"/>
    <w:rsid w:val="00641920"/>
    <w:rsid w:val="00643C08"/>
    <w:rsid w:val="00644CA6"/>
    <w:rsid w:val="0064522C"/>
    <w:rsid w:val="00645544"/>
    <w:rsid w:val="00645C76"/>
    <w:rsid w:val="00646539"/>
    <w:rsid w:val="006473ED"/>
    <w:rsid w:val="00647691"/>
    <w:rsid w:val="00647E38"/>
    <w:rsid w:val="006518DD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ACF"/>
    <w:rsid w:val="00657233"/>
    <w:rsid w:val="006579A4"/>
    <w:rsid w:val="006579D8"/>
    <w:rsid w:val="00662025"/>
    <w:rsid w:val="0066255C"/>
    <w:rsid w:val="006632AF"/>
    <w:rsid w:val="006640FF"/>
    <w:rsid w:val="00666148"/>
    <w:rsid w:val="00666565"/>
    <w:rsid w:val="006669B4"/>
    <w:rsid w:val="0066724A"/>
    <w:rsid w:val="006672F8"/>
    <w:rsid w:val="006677D8"/>
    <w:rsid w:val="00667833"/>
    <w:rsid w:val="00671327"/>
    <w:rsid w:val="006714BF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D5A"/>
    <w:rsid w:val="00681C8D"/>
    <w:rsid w:val="00681F89"/>
    <w:rsid w:val="00682C7D"/>
    <w:rsid w:val="00684FE0"/>
    <w:rsid w:val="006861F9"/>
    <w:rsid w:val="0068662F"/>
    <w:rsid w:val="006873A8"/>
    <w:rsid w:val="00687889"/>
    <w:rsid w:val="006879C3"/>
    <w:rsid w:val="006912D6"/>
    <w:rsid w:val="00691372"/>
    <w:rsid w:val="00691F58"/>
    <w:rsid w:val="006922CC"/>
    <w:rsid w:val="006927F2"/>
    <w:rsid w:val="00693456"/>
    <w:rsid w:val="00695234"/>
    <w:rsid w:val="006959A5"/>
    <w:rsid w:val="00695E38"/>
    <w:rsid w:val="00696163"/>
    <w:rsid w:val="0069626B"/>
    <w:rsid w:val="006979D6"/>
    <w:rsid w:val="006A083D"/>
    <w:rsid w:val="006A0883"/>
    <w:rsid w:val="006A09E5"/>
    <w:rsid w:val="006A0B04"/>
    <w:rsid w:val="006A0E67"/>
    <w:rsid w:val="006A15CB"/>
    <w:rsid w:val="006A1D14"/>
    <w:rsid w:val="006A1DBA"/>
    <w:rsid w:val="006A310A"/>
    <w:rsid w:val="006A37C1"/>
    <w:rsid w:val="006A3816"/>
    <w:rsid w:val="006A44AD"/>
    <w:rsid w:val="006A4F25"/>
    <w:rsid w:val="006A61E3"/>
    <w:rsid w:val="006B084E"/>
    <w:rsid w:val="006B09F3"/>
    <w:rsid w:val="006B177F"/>
    <w:rsid w:val="006B1A0D"/>
    <w:rsid w:val="006B331B"/>
    <w:rsid w:val="006B35AE"/>
    <w:rsid w:val="006B3A81"/>
    <w:rsid w:val="006B48B3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8E3"/>
    <w:rsid w:val="006B7CC7"/>
    <w:rsid w:val="006C188A"/>
    <w:rsid w:val="006C1C3A"/>
    <w:rsid w:val="006C358B"/>
    <w:rsid w:val="006C38DB"/>
    <w:rsid w:val="006C3A80"/>
    <w:rsid w:val="006C3BC0"/>
    <w:rsid w:val="006C3F87"/>
    <w:rsid w:val="006C57AF"/>
    <w:rsid w:val="006C61C9"/>
    <w:rsid w:val="006C69C4"/>
    <w:rsid w:val="006C7513"/>
    <w:rsid w:val="006C7DCF"/>
    <w:rsid w:val="006D0280"/>
    <w:rsid w:val="006D0CBC"/>
    <w:rsid w:val="006D1017"/>
    <w:rsid w:val="006D15B4"/>
    <w:rsid w:val="006D16AE"/>
    <w:rsid w:val="006D1C65"/>
    <w:rsid w:val="006D33DF"/>
    <w:rsid w:val="006D358B"/>
    <w:rsid w:val="006D46FB"/>
    <w:rsid w:val="006D47F7"/>
    <w:rsid w:val="006D5483"/>
    <w:rsid w:val="006D58BB"/>
    <w:rsid w:val="006D58C0"/>
    <w:rsid w:val="006D5B7B"/>
    <w:rsid w:val="006D5DA2"/>
    <w:rsid w:val="006D67E3"/>
    <w:rsid w:val="006D7257"/>
    <w:rsid w:val="006D7769"/>
    <w:rsid w:val="006E1062"/>
    <w:rsid w:val="006E146B"/>
    <w:rsid w:val="006E14FF"/>
    <w:rsid w:val="006E18BE"/>
    <w:rsid w:val="006E1A9C"/>
    <w:rsid w:val="006E1D81"/>
    <w:rsid w:val="006E2E9A"/>
    <w:rsid w:val="006E3179"/>
    <w:rsid w:val="006E3B31"/>
    <w:rsid w:val="006E3EE3"/>
    <w:rsid w:val="006E4E42"/>
    <w:rsid w:val="006E4FFC"/>
    <w:rsid w:val="006E716E"/>
    <w:rsid w:val="006E79BC"/>
    <w:rsid w:val="006E7BAF"/>
    <w:rsid w:val="006E7CAB"/>
    <w:rsid w:val="006F1CFF"/>
    <w:rsid w:val="006F3823"/>
    <w:rsid w:val="006F3A91"/>
    <w:rsid w:val="006F3BF7"/>
    <w:rsid w:val="006F46F4"/>
    <w:rsid w:val="006F472E"/>
    <w:rsid w:val="006F4797"/>
    <w:rsid w:val="006F72E0"/>
    <w:rsid w:val="006F7A8D"/>
    <w:rsid w:val="007000E7"/>
    <w:rsid w:val="00700612"/>
    <w:rsid w:val="007007BC"/>
    <w:rsid w:val="00700D0A"/>
    <w:rsid w:val="00701D96"/>
    <w:rsid w:val="00701E41"/>
    <w:rsid w:val="0070279A"/>
    <w:rsid w:val="00702962"/>
    <w:rsid w:val="007029E8"/>
    <w:rsid w:val="00702CC6"/>
    <w:rsid w:val="00703011"/>
    <w:rsid w:val="007032B5"/>
    <w:rsid w:val="0070341E"/>
    <w:rsid w:val="00703AB0"/>
    <w:rsid w:val="00703C46"/>
    <w:rsid w:val="007064E9"/>
    <w:rsid w:val="00706D14"/>
    <w:rsid w:val="00707B41"/>
    <w:rsid w:val="00707BCC"/>
    <w:rsid w:val="00710039"/>
    <w:rsid w:val="0071054A"/>
    <w:rsid w:val="0071054F"/>
    <w:rsid w:val="007107EB"/>
    <w:rsid w:val="007116BD"/>
    <w:rsid w:val="00713A54"/>
    <w:rsid w:val="00713A96"/>
    <w:rsid w:val="00713DA2"/>
    <w:rsid w:val="00714B09"/>
    <w:rsid w:val="00715468"/>
    <w:rsid w:val="00716451"/>
    <w:rsid w:val="00716B4B"/>
    <w:rsid w:val="00716F0C"/>
    <w:rsid w:val="00717581"/>
    <w:rsid w:val="007178F7"/>
    <w:rsid w:val="00720240"/>
    <w:rsid w:val="007202FC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62D0"/>
    <w:rsid w:val="00726302"/>
    <w:rsid w:val="00727833"/>
    <w:rsid w:val="0072788E"/>
    <w:rsid w:val="00730CE9"/>
    <w:rsid w:val="0073150D"/>
    <w:rsid w:val="00732067"/>
    <w:rsid w:val="00732327"/>
    <w:rsid w:val="00732657"/>
    <w:rsid w:val="0073306F"/>
    <w:rsid w:val="00733B4D"/>
    <w:rsid w:val="007346B0"/>
    <w:rsid w:val="00734A42"/>
    <w:rsid w:val="00735AE7"/>
    <w:rsid w:val="00735B33"/>
    <w:rsid w:val="007370F4"/>
    <w:rsid w:val="007371F1"/>
    <w:rsid w:val="007377E0"/>
    <w:rsid w:val="00737CFF"/>
    <w:rsid w:val="00742BE0"/>
    <w:rsid w:val="00743400"/>
    <w:rsid w:val="007434B5"/>
    <w:rsid w:val="00744762"/>
    <w:rsid w:val="00744E52"/>
    <w:rsid w:val="00744F38"/>
    <w:rsid w:val="00747595"/>
    <w:rsid w:val="00747B1B"/>
    <w:rsid w:val="00751A66"/>
    <w:rsid w:val="00751F2B"/>
    <w:rsid w:val="007530A9"/>
    <w:rsid w:val="00753345"/>
    <w:rsid w:val="007540B0"/>
    <w:rsid w:val="0075489D"/>
    <w:rsid w:val="0075529A"/>
    <w:rsid w:val="00755707"/>
    <w:rsid w:val="007568E8"/>
    <w:rsid w:val="00756C6B"/>
    <w:rsid w:val="00757F15"/>
    <w:rsid w:val="00761442"/>
    <w:rsid w:val="00761537"/>
    <w:rsid w:val="00761B6F"/>
    <w:rsid w:val="00762785"/>
    <w:rsid w:val="00763415"/>
    <w:rsid w:val="00763677"/>
    <w:rsid w:val="00763CF9"/>
    <w:rsid w:val="00763FC9"/>
    <w:rsid w:val="0076419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F28"/>
    <w:rsid w:val="007736DC"/>
    <w:rsid w:val="00774CBD"/>
    <w:rsid w:val="00776C3B"/>
    <w:rsid w:val="00776CA3"/>
    <w:rsid w:val="00777254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5C25"/>
    <w:rsid w:val="00785F1F"/>
    <w:rsid w:val="00786AF9"/>
    <w:rsid w:val="00787751"/>
    <w:rsid w:val="00790F98"/>
    <w:rsid w:val="007912C1"/>
    <w:rsid w:val="0079204E"/>
    <w:rsid w:val="00793362"/>
    <w:rsid w:val="00795A1B"/>
    <w:rsid w:val="00796D03"/>
    <w:rsid w:val="00797441"/>
    <w:rsid w:val="007A010F"/>
    <w:rsid w:val="007A016F"/>
    <w:rsid w:val="007A0A44"/>
    <w:rsid w:val="007A16E3"/>
    <w:rsid w:val="007A1742"/>
    <w:rsid w:val="007A3C41"/>
    <w:rsid w:val="007A472F"/>
    <w:rsid w:val="007A51C5"/>
    <w:rsid w:val="007A57A2"/>
    <w:rsid w:val="007A612B"/>
    <w:rsid w:val="007A614E"/>
    <w:rsid w:val="007A691B"/>
    <w:rsid w:val="007B06AF"/>
    <w:rsid w:val="007B0ED8"/>
    <w:rsid w:val="007B120E"/>
    <w:rsid w:val="007B24AC"/>
    <w:rsid w:val="007B3A58"/>
    <w:rsid w:val="007B3BC1"/>
    <w:rsid w:val="007B4A69"/>
    <w:rsid w:val="007B501C"/>
    <w:rsid w:val="007B56C2"/>
    <w:rsid w:val="007B59F5"/>
    <w:rsid w:val="007B5E72"/>
    <w:rsid w:val="007B640A"/>
    <w:rsid w:val="007B6A2B"/>
    <w:rsid w:val="007B6F53"/>
    <w:rsid w:val="007B7B5D"/>
    <w:rsid w:val="007C2370"/>
    <w:rsid w:val="007C2D69"/>
    <w:rsid w:val="007C2ECF"/>
    <w:rsid w:val="007C39E3"/>
    <w:rsid w:val="007C3FC3"/>
    <w:rsid w:val="007C51B5"/>
    <w:rsid w:val="007C596C"/>
    <w:rsid w:val="007C5BDE"/>
    <w:rsid w:val="007C6037"/>
    <w:rsid w:val="007C60B0"/>
    <w:rsid w:val="007C63A9"/>
    <w:rsid w:val="007C641A"/>
    <w:rsid w:val="007C73CC"/>
    <w:rsid w:val="007C7BAC"/>
    <w:rsid w:val="007D05C3"/>
    <w:rsid w:val="007D0960"/>
    <w:rsid w:val="007D1367"/>
    <w:rsid w:val="007D23C3"/>
    <w:rsid w:val="007D3CD7"/>
    <w:rsid w:val="007D43E5"/>
    <w:rsid w:val="007D4771"/>
    <w:rsid w:val="007D4D00"/>
    <w:rsid w:val="007D5541"/>
    <w:rsid w:val="007D5F37"/>
    <w:rsid w:val="007D6BD5"/>
    <w:rsid w:val="007D735B"/>
    <w:rsid w:val="007D7A3B"/>
    <w:rsid w:val="007D7BC8"/>
    <w:rsid w:val="007E0600"/>
    <w:rsid w:val="007E21C7"/>
    <w:rsid w:val="007E21FC"/>
    <w:rsid w:val="007E3A0A"/>
    <w:rsid w:val="007E43F1"/>
    <w:rsid w:val="007E53A6"/>
    <w:rsid w:val="007E6D5D"/>
    <w:rsid w:val="007F0B85"/>
    <w:rsid w:val="007F0D96"/>
    <w:rsid w:val="007F1438"/>
    <w:rsid w:val="007F1BCC"/>
    <w:rsid w:val="007F1D13"/>
    <w:rsid w:val="007F1EAA"/>
    <w:rsid w:val="007F2053"/>
    <w:rsid w:val="007F2CD0"/>
    <w:rsid w:val="007F3465"/>
    <w:rsid w:val="007F3B49"/>
    <w:rsid w:val="007F3B8C"/>
    <w:rsid w:val="007F3D32"/>
    <w:rsid w:val="007F4488"/>
    <w:rsid w:val="007F45B1"/>
    <w:rsid w:val="007F6A23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2DEB"/>
    <w:rsid w:val="0080515E"/>
    <w:rsid w:val="00805D19"/>
    <w:rsid w:val="00805E9E"/>
    <w:rsid w:val="00806217"/>
    <w:rsid w:val="00806541"/>
    <w:rsid w:val="00806B0B"/>
    <w:rsid w:val="00807CEF"/>
    <w:rsid w:val="008108D8"/>
    <w:rsid w:val="00811943"/>
    <w:rsid w:val="00812796"/>
    <w:rsid w:val="00812B1E"/>
    <w:rsid w:val="00812ED1"/>
    <w:rsid w:val="008136E7"/>
    <w:rsid w:val="00813AD7"/>
    <w:rsid w:val="00813B0B"/>
    <w:rsid w:val="00814428"/>
    <w:rsid w:val="00815A3F"/>
    <w:rsid w:val="00817690"/>
    <w:rsid w:val="00817CC4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613F"/>
    <w:rsid w:val="008267DB"/>
    <w:rsid w:val="00826E1A"/>
    <w:rsid w:val="00831181"/>
    <w:rsid w:val="008315AE"/>
    <w:rsid w:val="008320E2"/>
    <w:rsid w:val="00834174"/>
    <w:rsid w:val="0083430C"/>
    <w:rsid w:val="00834B33"/>
    <w:rsid w:val="008354D3"/>
    <w:rsid w:val="008363CF"/>
    <w:rsid w:val="00836A2D"/>
    <w:rsid w:val="00840507"/>
    <w:rsid w:val="00840F2B"/>
    <w:rsid w:val="0084454D"/>
    <w:rsid w:val="00844BF4"/>
    <w:rsid w:val="0084595A"/>
    <w:rsid w:val="00847335"/>
    <w:rsid w:val="008500B7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6E25"/>
    <w:rsid w:val="00857072"/>
    <w:rsid w:val="008570B6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7102"/>
    <w:rsid w:val="00870D67"/>
    <w:rsid w:val="0087270F"/>
    <w:rsid w:val="00872A3C"/>
    <w:rsid w:val="00873919"/>
    <w:rsid w:val="00874612"/>
    <w:rsid w:val="008746B1"/>
    <w:rsid w:val="00874E18"/>
    <w:rsid w:val="00875524"/>
    <w:rsid w:val="008760C9"/>
    <w:rsid w:val="00877384"/>
    <w:rsid w:val="00877C9C"/>
    <w:rsid w:val="0088113D"/>
    <w:rsid w:val="00881369"/>
    <w:rsid w:val="0088158E"/>
    <w:rsid w:val="00881B4C"/>
    <w:rsid w:val="00882280"/>
    <w:rsid w:val="008829E1"/>
    <w:rsid w:val="00882E95"/>
    <w:rsid w:val="0088454B"/>
    <w:rsid w:val="00884979"/>
    <w:rsid w:val="00886A94"/>
    <w:rsid w:val="00887D0C"/>
    <w:rsid w:val="00887EF7"/>
    <w:rsid w:val="008905D7"/>
    <w:rsid w:val="00890D0D"/>
    <w:rsid w:val="00890FDC"/>
    <w:rsid w:val="00892187"/>
    <w:rsid w:val="008927CD"/>
    <w:rsid w:val="00893824"/>
    <w:rsid w:val="0089416B"/>
    <w:rsid w:val="0089469F"/>
    <w:rsid w:val="00896478"/>
    <w:rsid w:val="0089682A"/>
    <w:rsid w:val="00897B60"/>
    <w:rsid w:val="00897F1D"/>
    <w:rsid w:val="008A104B"/>
    <w:rsid w:val="008A16D0"/>
    <w:rsid w:val="008A1F5F"/>
    <w:rsid w:val="008A3150"/>
    <w:rsid w:val="008A3A18"/>
    <w:rsid w:val="008A575A"/>
    <w:rsid w:val="008A665F"/>
    <w:rsid w:val="008A6755"/>
    <w:rsid w:val="008A7FF3"/>
    <w:rsid w:val="008B0B16"/>
    <w:rsid w:val="008B12EE"/>
    <w:rsid w:val="008B1371"/>
    <w:rsid w:val="008B4113"/>
    <w:rsid w:val="008B4133"/>
    <w:rsid w:val="008B4DF0"/>
    <w:rsid w:val="008B5029"/>
    <w:rsid w:val="008B58F4"/>
    <w:rsid w:val="008B5D14"/>
    <w:rsid w:val="008B64D1"/>
    <w:rsid w:val="008B6C3A"/>
    <w:rsid w:val="008B76D9"/>
    <w:rsid w:val="008B790E"/>
    <w:rsid w:val="008C11BA"/>
    <w:rsid w:val="008C19F6"/>
    <w:rsid w:val="008C1EB7"/>
    <w:rsid w:val="008C2445"/>
    <w:rsid w:val="008C26E0"/>
    <w:rsid w:val="008C29A6"/>
    <w:rsid w:val="008C2A28"/>
    <w:rsid w:val="008C33D8"/>
    <w:rsid w:val="008C4B9B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338B"/>
    <w:rsid w:val="008D4692"/>
    <w:rsid w:val="008D4993"/>
    <w:rsid w:val="008D4B26"/>
    <w:rsid w:val="008D50BF"/>
    <w:rsid w:val="008D54F2"/>
    <w:rsid w:val="008D69D8"/>
    <w:rsid w:val="008D7CAB"/>
    <w:rsid w:val="008E0760"/>
    <w:rsid w:val="008E123B"/>
    <w:rsid w:val="008E1448"/>
    <w:rsid w:val="008E2238"/>
    <w:rsid w:val="008E2598"/>
    <w:rsid w:val="008E39E5"/>
    <w:rsid w:val="008E436E"/>
    <w:rsid w:val="008E45DE"/>
    <w:rsid w:val="008E466C"/>
    <w:rsid w:val="008E6424"/>
    <w:rsid w:val="008E6897"/>
    <w:rsid w:val="008E6990"/>
    <w:rsid w:val="008E7603"/>
    <w:rsid w:val="008E7829"/>
    <w:rsid w:val="008F070A"/>
    <w:rsid w:val="008F22F9"/>
    <w:rsid w:val="008F2CF1"/>
    <w:rsid w:val="008F34B0"/>
    <w:rsid w:val="008F38CD"/>
    <w:rsid w:val="008F578A"/>
    <w:rsid w:val="008F60F8"/>
    <w:rsid w:val="008F6668"/>
    <w:rsid w:val="008F6FE0"/>
    <w:rsid w:val="008F6FEA"/>
    <w:rsid w:val="008F7CCA"/>
    <w:rsid w:val="008F7F2E"/>
    <w:rsid w:val="008F7F52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60D8"/>
    <w:rsid w:val="00906C0E"/>
    <w:rsid w:val="00907249"/>
    <w:rsid w:val="00907B92"/>
    <w:rsid w:val="00907DA0"/>
    <w:rsid w:val="00912005"/>
    <w:rsid w:val="009121C2"/>
    <w:rsid w:val="00912569"/>
    <w:rsid w:val="00912B7F"/>
    <w:rsid w:val="00912BE2"/>
    <w:rsid w:val="00912FA4"/>
    <w:rsid w:val="00913495"/>
    <w:rsid w:val="0091463F"/>
    <w:rsid w:val="0091515B"/>
    <w:rsid w:val="00915175"/>
    <w:rsid w:val="009151E9"/>
    <w:rsid w:val="0091526D"/>
    <w:rsid w:val="00915809"/>
    <w:rsid w:val="00916369"/>
    <w:rsid w:val="0091734E"/>
    <w:rsid w:val="009177F2"/>
    <w:rsid w:val="00920148"/>
    <w:rsid w:val="00920192"/>
    <w:rsid w:val="009205E8"/>
    <w:rsid w:val="00920FB6"/>
    <w:rsid w:val="00922195"/>
    <w:rsid w:val="0092300C"/>
    <w:rsid w:val="0092423B"/>
    <w:rsid w:val="00924A84"/>
    <w:rsid w:val="009266D7"/>
    <w:rsid w:val="00926AE9"/>
    <w:rsid w:val="00926F4D"/>
    <w:rsid w:val="00926F84"/>
    <w:rsid w:val="00930820"/>
    <w:rsid w:val="00931082"/>
    <w:rsid w:val="009317F2"/>
    <w:rsid w:val="00931E5E"/>
    <w:rsid w:val="009321E9"/>
    <w:rsid w:val="00932C63"/>
    <w:rsid w:val="0093313A"/>
    <w:rsid w:val="009335E2"/>
    <w:rsid w:val="00934928"/>
    <w:rsid w:val="009350C2"/>
    <w:rsid w:val="009354CE"/>
    <w:rsid w:val="00936710"/>
    <w:rsid w:val="00936D6C"/>
    <w:rsid w:val="00937C98"/>
    <w:rsid w:val="00937DB9"/>
    <w:rsid w:val="00940892"/>
    <w:rsid w:val="00941467"/>
    <w:rsid w:val="00941E16"/>
    <w:rsid w:val="00942AE2"/>
    <w:rsid w:val="0094359E"/>
    <w:rsid w:val="009449B7"/>
    <w:rsid w:val="00944D73"/>
    <w:rsid w:val="009454B9"/>
    <w:rsid w:val="00946CE8"/>
    <w:rsid w:val="00946D3E"/>
    <w:rsid w:val="009476EE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A3"/>
    <w:rsid w:val="00955B75"/>
    <w:rsid w:val="009560E8"/>
    <w:rsid w:val="00956180"/>
    <w:rsid w:val="009568E1"/>
    <w:rsid w:val="00956FA5"/>
    <w:rsid w:val="009570A7"/>
    <w:rsid w:val="00957297"/>
    <w:rsid w:val="00957D23"/>
    <w:rsid w:val="009604E8"/>
    <w:rsid w:val="0096064A"/>
    <w:rsid w:val="0096074C"/>
    <w:rsid w:val="00960B79"/>
    <w:rsid w:val="00960B8B"/>
    <w:rsid w:val="0096127F"/>
    <w:rsid w:val="009618D0"/>
    <w:rsid w:val="0096206D"/>
    <w:rsid w:val="00962CBC"/>
    <w:rsid w:val="00963CFF"/>
    <w:rsid w:val="00964A3F"/>
    <w:rsid w:val="00964AF9"/>
    <w:rsid w:val="00965431"/>
    <w:rsid w:val="0096619D"/>
    <w:rsid w:val="009671D1"/>
    <w:rsid w:val="00970476"/>
    <w:rsid w:val="00970914"/>
    <w:rsid w:val="009714DB"/>
    <w:rsid w:val="00972C6B"/>
    <w:rsid w:val="0097379E"/>
    <w:rsid w:val="00973E05"/>
    <w:rsid w:val="00974666"/>
    <w:rsid w:val="00974699"/>
    <w:rsid w:val="009750E8"/>
    <w:rsid w:val="00975723"/>
    <w:rsid w:val="00977A30"/>
    <w:rsid w:val="00977C99"/>
    <w:rsid w:val="00980F70"/>
    <w:rsid w:val="0098303C"/>
    <w:rsid w:val="00984727"/>
    <w:rsid w:val="00984BF3"/>
    <w:rsid w:val="00986116"/>
    <w:rsid w:val="0098666D"/>
    <w:rsid w:val="009869F8"/>
    <w:rsid w:val="00987A9D"/>
    <w:rsid w:val="00990A74"/>
    <w:rsid w:val="00990BBD"/>
    <w:rsid w:val="00990F48"/>
    <w:rsid w:val="0099125C"/>
    <w:rsid w:val="00992358"/>
    <w:rsid w:val="00992C03"/>
    <w:rsid w:val="00993BBB"/>
    <w:rsid w:val="00993D15"/>
    <w:rsid w:val="00995A10"/>
    <w:rsid w:val="009960BF"/>
    <w:rsid w:val="00997449"/>
    <w:rsid w:val="0099761C"/>
    <w:rsid w:val="009977D4"/>
    <w:rsid w:val="0099783B"/>
    <w:rsid w:val="009A014F"/>
    <w:rsid w:val="009A0152"/>
    <w:rsid w:val="009A01AE"/>
    <w:rsid w:val="009A158C"/>
    <w:rsid w:val="009A15AE"/>
    <w:rsid w:val="009A2758"/>
    <w:rsid w:val="009A2D5E"/>
    <w:rsid w:val="009A2F90"/>
    <w:rsid w:val="009A3DA1"/>
    <w:rsid w:val="009A5D10"/>
    <w:rsid w:val="009A5D6B"/>
    <w:rsid w:val="009A7195"/>
    <w:rsid w:val="009A7E19"/>
    <w:rsid w:val="009B0299"/>
    <w:rsid w:val="009B0D5A"/>
    <w:rsid w:val="009B2CAF"/>
    <w:rsid w:val="009B34DD"/>
    <w:rsid w:val="009B356C"/>
    <w:rsid w:val="009B398E"/>
    <w:rsid w:val="009B4CD5"/>
    <w:rsid w:val="009B4F24"/>
    <w:rsid w:val="009B4F61"/>
    <w:rsid w:val="009B500B"/>
    <w:rsid w:val="009B6500"/>
    <w:rsid w:val="009B653D"/>
    <w:rsid w:val="009B6F39"/>
    <w:rsid w:val="009B70AE"/>
    <w:rsid w:val="009B7641"/>
    <w:rsid w:val="009C04AF"/>
    <w:rsid w:val="009C064C"/>
    <w:rsid w:val="009C0CAF"/>
    <w:rsid w:val="009C1583"/>
    <w:rsid w:val="009C1BF5"/>
    <w:rsid w:val="009C1C92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77B4"/>
    <w:rsid w:val="009C77DC"/>
    <w:rsid w:val="009C7E44"/>
    <w:rsid w:val="009D0272"/>
    <w:rsid w:val="009D04CA"/>
    <w:rsid w:val="009D07C6"/>
    <w:rsid w:val="009D2E53"/>
    <w:rsid w:val="009D3AB7"/>
    <w:rsid w:val="009D3CFB"/>
    <w:rsid w:val="009D4471"/>
    <w:rsid w:val="009D5744"/>
    <w:rsid w:val="009E104C"/>
    <w:rsid w:val="009E11D2"/>
    <w:rsid w:val="009E12BB"/>
    <w:rsid w:val="009E229F"/>
    <w:rsid w:val="009E22D9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F05AD"/>
    <w:rsid w:val="009F0A51"/>
    <w:rsid w:val="009F25DD"/>
    <w:rsid w:val="009F3060"/>
    <w:rsid w:val="009F36D0"/>
    <w:rsid w:val="009F374D"/>
    <w:rsid w:val="009F37B6"/>
    <w:rsid w:val="009F37CC"/>
    <w:rsid w:val="009F4721"/>
    <w:rsid w:val="009F4DD2"/>
    <w:rsid w:val="009F5782"/>
    <w:rsid w:val="009F61A4"/>
    <w:rsid w:val="009F75AA"/>
    <w:rsid w:val="009F7EBC"/>
    <w:rsid w:val="009F7EF7"/>
    <w:rsid w:val="00A00333"/>
    <w:rsid w:val="00A005CC"/>
    <w:rsid w:val="00A01210"/>
    <w:rsid w:val="00A014C9"/>
    <w:rsid w:val="00A0184F"/>
    <w:rsid w:val="00A019C7"/>
    <w:rsid w:val="00A021FB"/>
    <w:rsid w:val="00A02E11"/>
    <w:rsid w:val="00A03060"/>
    <w:rsid w:val="00A03F04"/>
    <w:rsid w:val="00A05B55"/>
    <w:rsid w:val="00A0680A"/>
    <w:rsid w:val="00A072DC"/>
    <w:rsid w:val="00A1126E"/>
    <w:rsid w:val="00A12B5D"/>
    <w:rsid w:val="00A12E71"/>
    <w:rsid w:val="00A130F5"/>
    <w:rsid w:val="00A13AC5"/>
    <w:rsid w:val="00A14254"/>
    <w:rsid w:val="00A1465D"/>
    <w:rsid w:val="00A14677"/>
    <w:rsid w:val="00A160DF"/>
    <w:rsid w:val="00A165C0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3C45"/>
    <w:rsid w:val="00A23FCF"/>
    <w:rsid w:val="00A2670D"/>
    <w:rsid w:val="00A278EB"/>
    <w:rsid w:val="00A27E65"/>
    <w:rsid w:val="00A27F2A"/>
    <w:rsid w:val="00A30B7D"/>
    <w:rsid w:val="00A30F99"/>
    <w:rsid w:val="00A327C4"/>
    <w:rsid w:val="00A32864"/>
    <w:rsid w:val="00A3345F"/>
    <w:rsid w:val="00A345D4"/>
    <w:rsid w:val="00A34A5D"/>
    <w:rsid w:val="00A3512F"/>
    <w:rsid w:val="00A3647C"/>
    <w:rsid w:val="00A405B1"/>
    <w:rsid w:val="00A40806"/>
    <w:rsid w:val="00A41F27"/>
    <w:rsid w:val="00A42D1C"/>
    <w:rsid w:val="00A44188"/>
    <w:rsid w:val="00A44576"/>
    <w:rsid w:val="00A44F5F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42CC"/>
    <w:rsid w:val="00A550F0"/>
    <w:rsid w:val="00A55227"/>
    <w:rsid w:val="00A55987"/>
    <w:rsid w:val="00A55A44"/>
    <w:rsid w:val="00A55B3F"/>
    <w:rsid w:val="00A55DBD"/>
    <w:rsid w:val="00A56244"/>
    <w:rsid w:val="00A5641D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3A0A"/>
    <w:rsid w:val="00A63F14"/>
    <w:rsid w:val="00A641B7"/>
    <w:rsid w:val="00A64222"/>
    <w:rsid w:val="00A656A8"/>
    <w:rsid w:val="00A65D4B"/>
    <w:rsid w:val="00A65DD4"/>
    <w:rsid w:val="00A66D76"/>
    <w:rsid w:val="00A66DCB"/>
    <w:rsid w:val="00A701CF"/>
    <w:rsid w:val="00A70C73"/>
    <w:rsid w:val="00A71D7D"/>
    <w:rsid w:val="00A71FE4"/>
    <w:rsid w:val="00A72544"/>
    <w:rsid w:val="00A73568"/>
    <w:rsid w:val="00A73962"/>
    <w:rsid w:val="00A75143"/>
    <w:rsid w:val="00A75D08"/>
    <w:rsid w:val="00A76AE2"/>
    <w:rsid w:val="00A76F77"/>
    <w:rsid w:val="00A77B20"/>
    <w:rsid w:val="00A80DE0"/>
    <w:rsid w:val="00A8181C"/>
    <w:rsid w:val="00A81EFD"/>
    <w:rsid w:val="00A82234"/>
    <w:rsid w:val="00A82550"/>
    <w:rsid w:val="00A84B05"/>
    <w:rsid w:val="00A84DA3"/>
    <w:rsid w:val="00A86347"/>
    <w:rsid w:val="00A86471"/>
    <w:rsid w:val="00A865E7"/>
    <w:rsid w:val="00A86611"/>
    <w:rsid w:val="00A86CDC"/>
    <w:rsid w:val="00A9001C"/>
    <w:rsid w:val="00A91111"/>
    <w:rsid w:val="00A911EC"/>
    <w:rsid w:val="00A91FBB"/>
    <w:rsid w:val="00A92B01"/>
    <w:rsid w:val="00A94232"/>
    <w:rsid w:val="00A94501"/>
    <w:rsid w:val="00A954FE"/>
    <w:rsid w:val="00A96241"/>
    <w:rsid w:val="00A97823"/>
    <w:rsid w:val="00AA01F5"/>
    <w:rsid w:val="00AA1305"/>
    <w:rsid w:val="00AA154C"/>
    <w:rsid w:val="00AA32CB"/>
    <w:rsid w:val="00AA37F4"/>
    <w:rsid w:val="00AA5578"/>
    <w:rsid w:val="00AA6AA7"/>
    <w:rsid w:val="00AA7852"/>
    <w:rsid w:val="00AA7AC1"/>
    <w:rsid w:val="00AA7F0E"/>
    <w:rsid w:val="00AB0102"/>
    <w:rsid w:val="00AB026D"/>
    <w:rsid w:val="00AB06B3"/>
    <w:rsid w:val="00AB086E"/>
    <w:rsid w:val="00AB1ABA"/>
    <w:rsid w:val="00AB279C"/>
    <w:rsid w:val="00AB2D4E"/>
    <w:rsid w:val="00AB58E1"/>
    <w:rsid w:val="00AB5CB8"/>
    <w:rsid w:val="00AB624B"/>
    <w:rsid w:val="00AB6510"/>
    <w:rsid w:val="00AB72F3"/>
    <w:rsid w:val="00AC0025"/>
    <w:rsid w:val="00AC1466"/>
    <w:rsid w:val="00AC1F2D"/>
    <w:rsid w:val="00AC1FA8"/>
    <w:rsid w:val="00AC2731"/>
    <w:rsid w:val="00AC2BF7"/>
    <w:rsid w:val="00AC2DB5"/>
    <w:rsid w:val="00AC336E"/>
    <w:rsid w:val="00AC34D3"/>
    <w:rsid w:val="00AC3F19"/>
    <w:rsid w:val="00AC40BB"/>
    <w:rsid w:val="00AC41CC"/>
    <w:rsid w:val="00AC453A"/>
    <w:rsid w:val="00AC5C9D"/>
    <w:rsid w:val="00AC62E6"/>
    <w:rsid w:val="00AC6447"/>
    <w:rsid w:val="00AC7A63"/>
    <w:rsid w:val="00AD0788"/>
    <w:rsid w:val="00AD07AA"/>
    <w:rsid w:val="00AD0CE3"/>
    <w:rsid w:val="00AD1985"/>
    <w:rsid w:val="00AD1C3A"/>
    <w:rsid w:val="00AD3CC4"/>
    <w:rsid w:val="00AD46EB"/>
    <w:rsid w:val="00AD4F30"/>
    <w:rsid w:val="00AD5905"/>
    <w:rsid w:val="00AD6858"/>
    <w:rsid w:val="00AD7B58"/>
    <w:rsid w:val="00AE036D"/>
    <w:rsid w:val="00AE0964"/>
    <w:rsid w:val="00AE13EC"/>
    <w:rsid w:val="00AE147F"/>
    <w:rsid w:val="00AE17D3"/>
    <w:rsid w:val="00AE1EC6"/>
    <w:rsid w:val="00AE2700"/>
    <w:rsid w:val="00AE2905"/>
    <w:rsid w:val="00AE3219"/>
    <w:rsid w:val="00AE3571"/>
    <w:rsid w:val="00AE394B"/>
    <w:rsid w:val="00AE4A41"/>
    <w:rsid w:val="00AE5349"/>
    <w:rsid w:val="00AE63B1"/>
    <w:rsid w:val="00AE6514"/>
    <w:rsid w:val="00AE678B"/>
    <w:rsid w:val="00AE67EF"/>
    <w:rsid w:val="00AE692C"/>
    <w:rsid w:val="00AE6BC2"/>
    <w:rsid w:val="00AE768D"/>
    <w:rsid w:val="00AE769A"/>
    <w:rsid w:val="00AE7C70"/>
    <w:rsid w:val="00AF0CA3"/>
    <w:rsid w:val="00AF0DB2"/>
    <w:rsid w:val="00AF16D4"/>
    <w:rsid w:val="00AF20CB"/>
    <w:rsid w:val="00AF4B96"/>
    <w:rsid w:val="00AF5F50"/>
    <w:rsid w:val="00AF6D76"/>
    <w:rsid w:val="00B00CE0"/>
    <w:rsid w:val="00B01BFD"/>
    <w:rsid w:val="00B02417"/>
    <w:rsid w:val="00B03BED"/>
    <w:rsid w:val="00B040E7"/>
    <w:rsid w:val="00B0468C"/>
    <w:rsid w:val="00B051A1"/>
    <w:rsid w:val="00B05571"/>
    <w:rsid w:val="00B0720E"/>
    <w:rsid w:val="00B077BA"/>
    <w:rsid w:val="00B07A24"/>
    <w:rsid w:val="00B07AA9"/>
    <w:rsid w:val="00B107D0"/>
    <w:rsid w:val="00B1082A"/>
    <w:rsid w:val="00B12C8D"/>
    <w:rsid w:val="00B1323D"/>
    <w:rsid w:val="00B1366F"/>
    <w:rsid w:val="00B145E8"/>
    <w:rsid w:val="00B14C47"/>
    <w:rsid w:val="00B15CF7"/>
    <w:rsid w:val="00B15D10"/>
    <w:rsid w:val="00B1674C"/>
    <w:rsid w:val="00B167EA"/>
    <w:rsid w:val="00B16DE5"/>
    <w:rsid w:val="00B17B8B"/>
    <w:rsid w:val="00B17CDE"/>
    <w:rsid w:val="00B20E91"/>
    <w:rsid w:val="00B2211E"/>
    <w:rsid w:val="00B22905"/>
    <w:rsid w:val="00B2465F"/>
    <w:rsid w:val="00B2486D"/>
    <w:rsid w:val="00B249BD"/>
    <w:rsid w:val="00B24B4F"/>
    <w:rsid w:val="00B251DE"/>
    <w:rsid w:val="00B256BB"/>
    <w:rsid w:val="00B265FA"/>
    <w:rsid w:val="00B2703E"/>
    <w:rsid w:val="00B27563"/>
    <w:rsid w:val="00B27662"/>
    <w:rsid w:val="00B30503"/>
    <w:rsid w:val="00B30A9A"/>
    <w:rsid w:val="00B33A18"/>
    <w:rsid w:val="00B33F1E"/>
    <w:rsid w:val="00B347E3"/>
    <w:rsid w:val="00B35973"/>
    <w:rsid w:val="00B35BC7"/>
    <w:rsid w:val="00B35D68"/>
    <w:rsid w:val="00B37D80"/>
    <w:rsid w:val="00B37F4F"/>
    <w:rsid w:val="00B40197"/>
    <w:rsid w:val="00B40E79"/>
    <w:rsid w:val="00B41FBB"/>
    <w:rsid w:val="00B42DAE"/>
    <w:rsid w:val="00B445DB"/>
    <w:rsid w:val="00B45DFC"/>
    <w:rsid w:val="00B45E31"/>
    <w:rsid w:val="00B46652"/>
    <w:rsid w:val="00B467BC"/>
    <w:rsid w:val="00B47726"/>
    <w:rsid w:val="00B50728"/>
    <w:rsid w:val="00B5258F"/>
    <w:rsid w:val="00B525CB"/>
    <w:rsid w:val="00B52BBD"/>
    <w:rsid w:val="00B535C8"/>
    <w:rsid w:val="00B53813"/>
    <w:rsid w:val="00B53883"/>
    <w:rsid w:val="00B54539"/>
    <w:rsid w:val="00B5473B"/>
    <w:rsid w:val="00B5568C"/>
    <w:rsid w:val="00B556C9"/>
    <w:rsid w:val="00B5577A"/>
    <w:rsid w:val="00B5593D"/>
    <w:rsid w:val="00B574B2"/>
    <w:rsid w:val="00B57FE6"/>
    <w:rsid w:val="00B6037E"/>
    <w:rsid w:val="00B62174"/>
    <w:rsid w:val="00B6284F"/>
    <w:rsid w:val="00B63191"/>
    <w:rsid w:val="00B631C5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9AA"/>
    <w:rsid w:val="00B70A4B"/>
    <w:rsid w:val="00B70F93"/>
    <w:rsid w:val="00B71308"/>
    <w:rsid w:val="00B718D2"/>
    <w:rsid w:val="00B74669"/>
    <w:rsid w:val="00B74BA2"/>
    <w:rsid w:val="00B750EA"/>
    <w:rsid w:val="00B76100"/>
    <w:rsid w:val="00B76185"/>
    <w:rsid w:val="00B76B3F"/>
    <w:rsid w:val="00B76C21"/>
    <w:rsid w:val="00B76F7E"/>
    <w:rsid w:val="00B772DD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4BE2"/>
    <w:rsid w:val="00B84C05"/>
    <w:rsid w:val="00B84C75"/>
    <w:rsid w:val="00B855E6"/>
    <w:rsid w:val="00B856DF"/>
    <w:rsid w:val="00B8760E"/>
    <w:rsid w:val="00B877D3"/>
    <w:rsid w:val="00B87C14"/>
    <w:rsid w:val="00B900FF"/>
    <w:rsid w:val="00B90F70"/>
    <w:rsid w:val="00B917CF"/>
    <w:rsid w:val="00B91AC3"/>
    <w:rsid w:val="00B9269A"/>
    <w:rsid w:val="00B92D06"/>
    <w:rsid w:val="00B93FB0"/>
    <w:rsid w:val="00B95304"/>
    <w:rsid w:val="00B95FA7"/>
    <w:rsid w:val="00B97274"/>
    <w:rsid w:val="00B97D24"/>
    <w:rsid w:val="00BA0C9F"/>
    <w:rsid w:val="00BA1807"/>
    <w:rsid w:val="00BA1A4A"/>
    <w:rsid w:val="00BA4D71"/>
    <w:rsid w:val="00BA5D24"/>
    <w:rsid w:val="00BA68EB"/>
    <w:rsid w:val="00BA6DB0"/>
    <w:rsid w:val="00BA6DBB"/>
    <w:rsid w:val="00BA741A"/>
    <w:rsid w:val="00BA7672"/>
    <w:rsid w:val="00BB0E80"/>
    <w:rsid w:val="00BB130B"/>
    <w:rsid w:val="00BB132D"/>
    <w:rsid w:val="00BB3EB0"/>
    <w:rsid w:val="00BB5038"/>
    <w:rsid w:val="00BB5E07"/>
    <w:rsid w:val="00BB63B5"/>
    <w:rsid w:val="00BC0069"/>
    <w:rsid w:val="00BC0130"/>
    <w:rsid w:val="00BC0EF5"/>
    <w:rsid w:val="00BC1C35"/>
    <w:rsid w:val="00BC1EAE"/>
    <w:rsid w:val="00BC205C"/>
    <w:rsid w:val="00BC25D2"/>
    <w:rsid w:val="00BC2950"/>
    <w:rsid w:val="00BC3725"/>
    <w:rsid w:val="00BC48AB"/>
    <w:rsid w:val="00BC4EA9"/>
    <w:rsid w:val="00BC5E39"/>
    <w:rsid w:val="00BC615F"/>
    <w:rsid w:val="00BC67D6"/>
    <w:rsid w:val="00BC7BB9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7D82"/>
    <w:rsid w:val="00BE053D"/>
    <w:rsid w:val="00BE1239"/>
    <w:rsid w:val="00BE1C28"/>
    <w:rsid w:val="00BE1FEF"/>
    <w:rsid w:val="00BE2305"/>
    <w:rsid w:val="00BE23EB"/>
    <w:rsid w:val="00BE2AB4"/>
    <w:rsid w:val="00BE3240"/>
    <w:rsid w:val="00BE3EE7"/>
    <w:rsid w:val="00BE4CF0"/>
    <w:rsid w:val="00BE4E5D"/>
    <w:rsid w:val="00BE688C"/>
    <w:rsid w:val="00BE69C2"/>
    <w:rsid w:val="00BE6C29"/>
    <w:rsid w:val="00BE76D5"/>
    <w:rsid w:val="00BF0406"/>
    <w:rsid w:val="00BF3EEF"/>
    <w:rsid w:val="00BF4E1D"/>
    <w:rsid w:val="00BF61A3"/>
    <w:rsid w:val="00BF6F7A"/>
    <w:rsid w:val="00BF6F87"/>
    <w:rsid w:val="00C008E4"/>
    <w:rsid w:val="00C00A40"/>
    <w:rsid w:val="00C0118A"/>
    <w:rsid w:val="00C0208E"/>
    <w:rsid w:val="00C022DF"/>
    <w:rsid w:val="00C03A23"/>
    <w:rsid w:val="00C040F5"/>
    <w:rsid w:val="00C0469F"/>
    <w:rsid w:val="00C058BE"/>
    <w:rsid w:val="00C06134"/>
    <w:rsid w:val="00C07C73"/>
    <w:rsid w:val="00C07FEA"/>
    <w:rsid w:val="00C10238"/>
    <w:rsid w:val="00C110CD"/>
    <w:rsid w:val="00C11194"/>
    <w:rsid w:val="00C113B3"/>
    <w:rsid w:val="00C11C52"/>
    <w:rsid w:val="00C1261C"/>
    <w:rsid w:val="00C12A83"/>
    <w:rsid w:val="00C12CBD"/>
    <w:rsid w:val="00C130BC"/>
    <w:rsid w:val="00C13D3D"/>
    <w:rsid w:val="00C145A9"/>
    <w:rsid w:val="00C14E5F"/>
    <w:rsid w:val="00C15603"/>
    <w:rsid w:val="00C15711"/>
    <w:rsid w:val="00C158A4"/>
    <w:rsid w:val="00C16BC7"/>
    <w:rsid w:val="00C16EAA"/>
    <w:rsid w:val="00C2083C"/>
    <w:rsid w:val="00C21159"/>
    <w:rsid w:val="00C21241"/>
    <w:rsid w:val="00C21D5D"/>
    <w:rsid w:val="00C237E6"/>
    <w:rsid w:val="00C2429A"/>
    <w:rsid w:val="00C24322"/>
    <w:rsid w:val="00C24324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A23"/>
    <w:rsid w:val="00C32DF2"/>
    <w:rsid w:val="00C32F97"/>
    <w:rsid w:val="00C333F4"/>
    <w:rsid w:val="00C33CF7"/>
    <w:rsid w:val="00C35035"/>
    <w:rsid w:val="00C35470"/>
    <w:rsid w:val="00C360CC"/>
    <w:rsid w:val="00C37239"/>
    <w:rsid w:val="00C37B11"/>
    <w:rsid w:val="00C37C9A"/>
    <w:rsid w:val="00C40902"/>
    <w:rsid w:val="00C40F31"/>
    <w:rsid w:val="00C415B9"/>
    <w:rsid w:val="00C41830"/>
    <w:rsid w:val="00C41A9F"/>
    <w:rsid w:val="00C41CAD"/>
    <w:rsid w:val="00C41E36"/>
    <w:rsid w:val="00C41F1A"/>
    <w:rsid w:val="00C4273A"/>
    <w:rsid w:val="00C435EC"/>
    <w:rsid w:val="00C43B6A"/>
    <w:rsid w:val="00C44054"/>
    <w:rsid w:val="00C460C5"/>
    <w:rsid w:val="00C46FD0"/>
    <w:rsid w:val="00C50416"/>
    <w:rsid w:val="00C507A7"/>
    <w:rsid w:val="00C508B5"/>
    <w:rsid w:val="00C50B7F"/>
    <w:rsid w:val="00C516EF"/>
    <w:rsid w:val="00C5202A"/>
    <w:rsid w:val="00C5256B"/>
    <w:rsid w:val="00C5332D"/>
    <w:rsid w:val="00C53FFF"/>
    <w:rsid w:val="00C54B21"/>
    <w:rsid w:val="00C56963"/>
    <w:rsid w:val="00C57013"/>
    <w:rsid w:val="00C5763C"/>
    <w:rsid w:val="00C60679"/>
    <w:rsid w:val="00C62A53"/>
    <w:rsid w:val="00C63567"/>
    <w:rsid w:val="00C635DD"/>
    <w:rsid w:val="00C63897"/>
    <w:rsid w:val="00C642E9"/>
    <w:rsid w:val="00C642F2"/>
    <w:rsid w:val="00C64D8D"/>
    <w:rsid w:val="00C64F87"/>
    <w:rsid w:val="00C65205"/>
    <w:rsid w:val="00C6563B"/>
    <w:rsid w:val="00C65A55"/>
    <w:rsid w:val="00C667BC"/>
    <w:rsid w:val="00C66A2E"/>
    <w:rsid w:val="00C66F8F"/>
    <w:rsid w:val="00C67450"/>
    <w:rsid w:val="00C67A47"/>
    <w:rsid w:val="00C67AB2"/>
    <w:rsid w:val="00C711F1"/>
    <w:rsid w:val="00C71559"/>
    <w:rsid w:val="00C72949"/>
    <w:rsid w:val="00C72B68"/>
    <w:rsid w:val="00C73451"/>
    <w:rsid w:val="00C7394F"/>
    <w:rsid w:val="00C73CEB"/>
    <w:rsid w:val="00C73CF3"/>
    <w:rsid w:val="00C74D11"/>
    <w:rsid w:val="00C75000"/>
    <w:rsid w:val="00C75FAA"/>
    <w:rsid w:val="00C7600E"/>
    <w:rsid w:val="00C77341"/>
    <w:rsid w:val="00C77732"/>
    <w:rsid w:val="00C778FD"/>
    <w:rsid w:val="00C77950"/>
    <w:rsid w:val="00C810BD"/>
    <w:rsid w:val="00C81B1E"/>
    <w:rsid w:val="00C822A6"/>
    <w:rsid w:val="00C844D2"/>
    <w:rsid w:val="00C85B36"/>
    <w:rsid w:val="00C85C89"/>
    <w:rsid w:val="00C85D99"/>
    <w:rsid w:val="00C85ED7"/>
    <w:rsid w:val="00C86982"/>
    <w:rsid w:val="00C87856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600"/>
    <w:rsid w:val="00C92BF8"/>
    <w:rsid w:val="00C92FA8"/>
    <w:rsid w:val="00C93177"/>
    <w:rsid w:val="00C9332E"/>
    <w:rsid w:val="00C93376"/>
    <w:rsid w:val="00C9357D"/>
    <w:rsid w:val="00C93CA4"/>
    <w:rsid w:val="00C94EAE"/>
    <w:rsid w:val="00C95C40"/>
    <w:rsid w:val="00C9611A"/>
    <w:rsid w:val="00C96174"/>
    <w:rsid w:val="00C97005"/>
    <w:rsid w:val="00C97610"/>
    <w:rsid w:val="00CA07F7"/>
    <w:rsid w:val="00CA1188"/>
    <w:rsid w:val="00CA3A64"/>
    <w:rsid w:val="00CA4A95"/>
    <w:rsid w:val="00CA6D88"/>
    <w:rsid w:val="00CA7BF6"/>
    <w:rsid w:val="00CB0BB2"/>
    <w:rsid w:val="00CB19A2"/>
    <w:rsid w:val="00CB2506"/>
    <w:rsid w:val="00CB2531"/>
    <w:rsid w:val="00CB3904"/>
    <w:rsid w:val="00CB3B3F"/>
    <w:rsid w:val="00CB4317"/>
    <w:rsid w:val="00CB4B53"/>
    <w:rsid w:val="00CB5A3F"/>
    <w:rsid w:val="00CB6C8E"/>
    <w:rsid w:val="00CB73D0"/>
    <w:rsid w:val="00CB7AC2"/>
    <w:rsid w:val="00CB7CC0"/>
    <w:rsid w:val="00CC17C4"/>
    <w:rsid w:val="00CC45A5"/>
    <w:rsid w:val="00CC4974"/>
    <w:rsid w:val="00CC5D67"/>
    <w:rsid w:val="00CC641C"/>
    <w:rsid w:val="00CC6F00"/>
    <w:rsid w:val="00CC7771"/>
    <w:rsid w:val="00CD0747"/>
    <w:rsid w:val="00CD1545"/>
    <w:rsid w:val="00CD2925"/>
    <w:rsid w:val="00CD3007"/>
    <w:rsid w:val="00CD3EFF"/>
    <w:rsid w:val="00CD5177"/>
    <w:rsid w:val="00CD6909"/>
    <w:rsid w:val="00CD7450"/>
    <w:rsid w:val="00CE0564"/>
    <w:rsid w:val="00CE073E"/>
    <w:rsid w:val="00CE0745"/>
    <w:rsid w:val="00CE21B8"/>
    <w:rsid w:val="00CE23EA"/>
    <w:rsid w:val="00CE486E"/>
    <w:rsid w:val="00CE4BB7"/>
    <w:rsid w:val="00CE5F3D"/>
    <w:rsid w:val="00CE7623"/>
    <w:rsid w:val="00CE7AC6"/>
    <w:rsid w:val="00CF013B"/>
    <w:rsid w:val="00CF0309"/>
    <w:rsid w:val="00CF0EF9"/>
    <w:rsid w:val="00CF1250"/>
    <w:rsid w:val="00CF180D"/>
    <w:rsid w:val="00CF1D5A"/>
    <w:rsid w:val="00CF2BA9"/>
    <w:rsid w:val="00CF2C65"/>
    <w:rsid w:val="00CF2C92"/>
    <w:rsid w:val="00CF4CFD"/>
    <w:rsid w:val="00CF5F22"/>
    <w:rsid w:val="00CF71A3"/>
    <w:rsid w:val="00CF7EE4"/>
    <w:rsid w:val="00D005F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F0F"/>
    <w:rsid w:val="00D100CE"/>
    <w:rsid w:val="00D101B4"/>
    <w:rsid w:val="00D113F0"/>
    <w:rsid w:val="00D11BAA"/>
    <w:rsid w:val="00D12406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7D5A"/>
    <w:rsid w:val="00D203E3"/>
    <w:rsid w:val="00D209E3"/>
    <w:rsid w:val="00D213E9"/>
    <w:rsid w:val="00D233A6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3120E"/>
    <w:rsid w:val="00D31264"/>
    <w:rsid w:val="00D31A2E"/>
    <w:rsid w:val="00D31CC7"/>
    <w:rsid w:val="00D3226E"/>
    <w:rsid w:val="00D33519"/>
    <w:rsid w:val="00D33B1B"/>
    <w:rsid w:val="00D3419C"/>
    <w:rsid w:val="00D36834"/>
    <w:rsid w:val="00D37452"/>
    <w:rsid w:val="00D37AED"/>
    <w:rsid w:val="00D37DA8"/>
    <w:rsid w:val="00D41B37"/>
    <w:rsid w:val="00D41C67"/>
    <w:rsid w:val="00D41E17"/>
    <w:rsid w:val="00D41ED6"/>
    <w:rsid w:val="00D422F6"/>
    <w:rsid w:val="00D4230E"/>
    <w:rsid w:val="00D42822"/>
    <w:rsid w:val="00D42E09"/>
    <w:rsid w:val="00D43765"/>
    <w:rsid w:val="00D452BD"/>
    <w:rsid w:val="00D45981"/>
    <w:rsid w:val="00D459C8"/>
    <w:rsid w:val="00D45BE0"/>
    <w:rsid w:val="00D463B9"/>
    <w:rsid w:val="00D469FC"/>
    <w:rsid w:val="00D47064"/>
    <w:rsid w:val="00D47349"/>
    <w:rsid w:val="00D500E9"/>
    <w:rsid w:val="00D5023E"/>
    <w:rsid w:val="00D50411"/>
    <w:rsid w:val="00D50446"/>
    <w:rsid w:val="00D506F6"/>
    <w:rsid w:val="00D51A98"/>
    <w:rsid w:val="00D526C2"/>
    <w:rsid w:val="00D52B37"/>
    <w:rsid w:val="00D52C53"/>
    <w:rsid w:val="00D52CDA"/>
    <w:rsid w:val="00D52F02"/>
    <w:rsid w:val="00D53115"/>
    <w:rsid w:val="00D54284"/>
    <w:rsid w:val="00D548D7"/>
    <w:rsid w:val="00D54CA4"/>
    <w:rsid w:val="00D55047"/>
    <w:rsid w:val="00D5539F"/>
    <w:rsid w:val="00D554A6"/>
    <w:rsid w:val="00D55D21"/>
    <w:rsid w:val="00D55E7F"/>
    <w:rsid w:val="00D57465"/>
    <w:rsid w:val="00D57B2A"/>
    <w:rsid w:val="00D602D0"/>
    <w:rsid w:val="00D60475"/>
    <w:rsid w:val="00D604F3"/>
    <w:rsid w:val="00D608F4"/>
    <w:rsid w:val="00D62E30"/>
    <w:rsid w:val="00D63323"/>
    <w:rsid w:val="00D63903"/>
    <w:rsid w:val="00D63B24"/>
    <w:rsid w:val="00D649A0"/>
    <w:rsid w:val="00D654AA"/>
    <w:rsid w:val="00D6648F"/>
    <w:rsid w:val="00D677C3"/>
    <w:rsid w:val="00D70B39"/>
    <w:rsid w:val="00D71107"/>
    <w:rsid w:val="00D7116A"/>
    <w:rsid w:val="00D719CE"/>
    <w:rsid w:val="00D72395"/>
    <w:rsid w:val="00D72431"/>
    <w:rsid w:val="00D72BB0"/>
    <w:rsid w:val="00D73271"/>
    <w:rsid w:val="00D73472"/>
    <w:rsid w:val="00D740DC"/>
    <w:rsid w:val="00D741F3"/>
    <w:rsid w:val="00D7626D"/>
    <w:rsid w:val="00D7731E"/>
    <w:rsid w:val="00D801B1"/>
    <w:rsid w:val="00D804D6"/>
    <w:rsid w:val="00D80E56"/>
    <w:rsid w:val="00D823FE"/>
    <w:rsid w:val="00D825BA"/>
    <w:rsid w:val="00D83D28"/>
    <w:rsid w:val="00D8464B"/>
    <w:rsid w:val="00D84E97"/>
    <w:rsid w:val="00D852A8"/>
    <w:rsid w:val="00D8605D"/>
    <w:rsid w:val="00D86AE8"/>
    <w:rsid w:val="00D86BBA"/>
    <w:rsid w:val="00D8731C"/>
    <w:rsid w:val="00D87BB8"/>
    <w:rsid w:val="00D90113"/>
    <w:rsid w:val="00D94586"/>
    <w:rsid w:val="00D95093"/>
    <w:rsid w:val="00D95C8D"/>
    <w:rsid w:val="00D96392"/>
    <w:rsid w:val="00D971A2"/>
    <w:rsid w:val="00D9780D"/>
    <w:rsid w:val="00DA01DF"/>
    <w:rsid w:val="00DA01F3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1530"/>
    <w:rsid w:val="00DB1D99"/>
    <w:rsid w:val="00DB24B9"/>
    <w:rsid w:val="00DB4064"/>
    <w:rsid w:val="00DB429E"/>
    <w:rsid w:val="00DB4754"/>
    <w:rsid w:val="00DB5C8F"/>
    <w:rsid w:val="00DB5C9F"/>
    <w:rsid w:val="00DB60FB"/>
    <w:rsid w:val="00DB6207"/>
    <w:rsid w:val="00DB6468"/>
    <w:rsid w:val="00DB64FA"/>
    <w:rsid w:val="00DB6687"/>
    <w:rsid w:val="00DB6AA9"/>
    <w:rsid w:val="00DB6C9E"/>
    <w:rsid w:val="00DB701D"/>
    <w:rsid w:val="00DB7A6B"/>
    <w:rsid w:val="00DB7C9E"/>
    <w:rsid w:val="00DC222C"/>
    <w:rsid w:val="00DC296D"/>
    <w:rsid w:val="00DC2F59"/>
    <w:rsid w:val="00DC4DB7"/>
    <w:rsid w:val="00DC5171"/>
    <w:rsid w:val="00DC5E04"/>
    <w:rsid w:val="00DC606D"/>
    <w:rsid w:val="00DC632F"/>
    <w:rsid w:val="00DC68B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F22B8"/>
    <w:rsid w:val="00DF2417"/>
    <w:rsid w:val="00DF3189"/>
    <w:rsid w:val="00DF3F65"/>
    <w:rsid w:val="00DF4849"/>
    <w:rsid w:val="00DF4B8D"/>
    <w:rsid w:val="00DF4EA6"/>
    <w:rsid w:val="00DF5393"/>
    <w:rsid w:val="00DF54BE"/>
    <w:rsid w:val="00DF63E9"/>
    <w:rsid w:val="00DF654B"/>
    <w:rsid w:val="00DF6ABC"/>
    <w:rsid w:val="00DF6B94"/>
    <w:rsid w:val="00DF6C9C"/>
    <w:rsid w:val="00E0003F"/>
    <w:rsid w:val="00E005FE"/>
    <w:rsid w:val="00E00662"/>
    <w:rsid w:val="00E02397"/>
    <w:rsid w:val="00E02A6E"/>
    <w:rsid w:val="00E02ACE"/>
    <w:rsid w:val="00E04603"/>
    <w:rsid w:val="00E046D9"/>
    <w:rsid w:val="00E049A0"/>
    <w:rsid w:val="00E0763F"/>
    <w:rsid w:val="00E1023F"/>
    <w:rsid w:val="00E10DBF"/>
    <w:rsid w:val="00E12234"/>
    <w:rsid w:val="00E127FC"/>
    <w:rsid w:val="00E13B60"/>
    <w:rsid w:val="00E13D87"/>
    <w:rsid w:val="00E1476F"/>
    <w:rsid w:val="00E14F7E"/>
    <w:rsid w:val="00E151D2"/>
    <w:rsid w:val="00E16532"/>
    <w:rsid w:val="00E16F24"/>
    <w:rsid w:val="00E220C1"/>
    <w:rsid w:val="00E2249B"/>
    <w:rsid w:val="00E22E4A"/>
    <w:rsid w:val="00E2346E"/>
    <w:rsid w:val="00E235EE"/>
    <w:rsid w:val="00E2365E"/>
    <w:rsid w:val="00E24AEA"/>
    <w:rsid w:val="00E25B92"/>
    <w:rsid w:val="00E26B52"/>
    <w:rsid w:val="00E26F26"/>
    <w:rsid w:val="00E27C88"/>
    <w:rsid w:val="00E27D1F"/>
    <w:rsid w:val="00E27ED5"/>
    <w:rsid w:val="00E31F12"/>
    <w:rsid w:val="00E3272F"/>
    <w:rsid w:val="00E32757"/>
    <w:rsid w:val="00E33E0E"/>
    <w:rsid w:val="00E34A86"/>
    <w:rsid w:val="00E34DC7"/>
    <w:rsid w:val="00E355BB"/>
    <w:rsid w:val="00E37007"/>
    <w:rsid w:val="00E37AEE"/>
    <w:rsid w:val="00E40762"/>
    <w:rsid w:val="00E40921"/>
    <w:rsid w:val="00E409E2"/>
    <w:rsid w:val="00E40F5C"/>
    <w:rsid w:val="00E42065"/>
    <w:rsid w:val="00E422F2"/>
    <w:rsid w:val="00E42336"/>
    <w:rsid w:val="00E425C0"/>
    <w:rsid w:val="00E42AB0"/>
    <w:rsid w:val="00E45647"/>
    <w:rsid w:val="00E45B06"/>
    <w:rsid w:val="00E45FDC"/>
    <w:rsid w:val="00E46C96"/>
    <w:rsid w:val="00E47AA2"/>
    <w:rsid w:val="00E47CAC"/>
    <w:rsid w:val="00E5039E"/>
    <w:rsid w:val="00E506E6"/>
    <w:rsid w:val="00E50854"/>
    <w:rsid w:val="00E511EB"/>
    <w:rsid w:val="00E513ED"/>
    <w:rsid w:val="00E51926"/>
    <w:rsid w:val="00E522DF"/>
    <w:rsid w:val="00E52445"/>
    <w:rsid w:val="00E5476B"/>
    <w:rsid w:val="00E56D67"/>
    <w:rsid w:val="00E57117"/>
    <w:rsid w:val="00E57BDE"/>
    <w:rsid w:val="00E57E69"/>
    <w:rsid w:val="00E602D4"/>
    <w:rsid w:val="00E608B5"/>
    <w:rsid w:val="00E61223"/>
    <w:rsid w:val="00E612C5"/>
    <w:rsid w:val="00E6370D"/>
    <w:rsid w:val="00E6427E"/>
    <w:rsid w:val="00E64E50"/>
    <w:rsid w:val="00E666EE"/>
    <w:rsid w:val="00E67675"/>
    <w:rsid w:val="00E67FD4"/>
    <w:rsid w:val="00E70141"/>
    <w:rsid w:val="00E70A85"/>
    <w:rsid w:val="00E70AE2"/>
    <w:rsid w:val="00E72D40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D9"/>
    <w:rsid w:val="00E77C3F"/>
    <w:rsid w:val="00E801FB"/>
    <w:rsid w:val="00E80DA4"/>
    <w:rsid w:val="00E81519"/>
    <w:rsid w:val="00E81B92"/>
    <w:rsid w:val="00E82499"/>
    <w:rsid w:val="00E83E3A"/>
    <w:rsid w:val="00E841A2"/>
    <w:rsid w:val="00E8586D"/>
    <w:rsid w:val="00E85CE3"/>
    <w:rsid w:val="00E862FC"/>
    <w:rsid w:val="00E863F3"/>
    <w:rsid w:val="00E866B4"/>
    <w:rsid w:val="00E86BB6"/>
    <w:rsid w:val="00E87C5E"/>
    <w:rsid w:val="00E87FA7"/>
    <w:rsid w:val="00E9031E"/>
    <w:rsid w:val="00E90588"/>
    <w:rsid w:val="00E92430"/>
    <w:rsid w:val="00E93A55"/>
    <w:rsid w:val="00E94F3E"/>
    <w:rsid w:val="00E95427"/>
    <w:rsid w:val="00E95C6D"/>
    <w:rsid w:val="00E95CEF"/>
    <w:rsid w:val="00E970D9"/>
    <w:rsid w:val="00E97283"/>
    <w:rsid w:val="00E97524"/>
    <w:rsid w:val="00E97C86"/>
    <w:rsid w:val="00EA00D4"/>
    <w:rsid w:val="00EA0688"/>
    <w:rsid w:val="00EA0752"/>
    <w:rsid w:val="00EA1543"/>
    <w:rsid w:val="00EA1C46"/>
    <w:rsid w:val="00EA2344"/>
    <w:rsid w:val="00EA3795"/>
    <w:rsid w:val="00EA4440"/>
    <w:rsid w:val="00EA4727"/>
    <w:rsid w:val="00EA5186"/>
    <w:rsid w:val="00EA62F3"/>
    <w:rsid w:val="00EB0F57"/>
    <w:rsid w:val="00EB1D8D"/>
    <w:rsid w:val="00EB255F"/>
    <w:rsid w:val="00EB27A2"/>
    <w:rsid w:val="00EB34DF"/>
    <w:rsid w:val="00EB3B0E"/>
    <w:rsid w:val="00EB63B2"/>
    <w:rsid w:val="00EB6F0A"/>
    <w:rsid w:val="00EB7F57"/>
    <w:rsid w:val="00EC1B1F"/>
    <w:rsid w:val="00EC3085"/>
    <w:rsid w:val="00EC31D0"/>
    <w:rsid w:val="00EC4440"/>
    <w:rsid w:val="00EC53BC"/>
    <w:rsid w:val="00EC55CC"/>
    <w:rsid w:val="00EC767B"/>
    <w:rsid w:val="00EC7AD3"/>
    <w:rsid w:val="00EC7F03"/>
    <w:rsid w:val="00ED06C7"/>
    <w:rsid w:val="00ED11AD"/>
    <w:rsid w:val="00ED1217"/>
    <w:rsid w:val="00ED1886"/>
    <w:rsid w:val="00ED1CE8"/>
    <w:rsid w:val="00ED1E99"/>
    <w:rsid w:val="00ED2063"/>
    <w:rsid w:val="00ED2415"/>
    <w:rsid w:val="00ED27D9"/>
    <w:rsid w:val="00ED29D9"/>
    <w:rsid w:val="00ED4352"/>
    <w:rsid w:val="00ED4502"/>
    <w:rsid w:val="00ED45FD"/>
    <w:rsid w:val="00ED530A"/>
    <w:rsid w:val="00ED5C11"/>
    <w:rsid w:val="00ED5C18"/>
    <w:rsid w:val="00ED618E"/>
    <w:rsid w:val="00ED656E"/>
    <w:rsid w:val="00ED66F9"/>
    <w:rsid w:val="00ED7A8B"/>
    <w:rsid w:val="00EE00C5"/>
    <w:rsid w:val="00EE06AA"/>
    <w:rsid w:val="00EE09C1"/>
    <w:rsid w:val="00EE0EA1"/>
    <w:rsid w:val="00EE2DD5"/>
    <w:rsid w:val="00EE3043"/>
    <w:rsid w:val="00EE60F1"/>
    <w:rsid w:val="00EE67D7"/>
    <w:rsid w:val="00EE7544"/>
    <w:rsid w:val="00EF176A"/>
    <w:rsid w:val="00EF1B20"/>
    <w:rsid w:val="00EF2549"/>
    <w:rsid w:val="00EF310B"/>
    <w:rsid w:val="00EF36E3"/>
    <w:rsid w:val="00EF3923"/>
    <w:rsid w:val="00EF3F0E"/>
    <w:rsid w:val="00EF4422"/>
    <w:rsid w:val="00EF560E"/>
    <w:rsid w:val="00EF5C73"/>
    <w:rsid w:val="00EF60A6"/>
    <w:rsid w:val="00EF77CE"/>
    <w:rsid w:val="00EF782A"/>
    <w:rsid w:val="00EF7FAC"/>
    <w:rsid w:val="00F0210B"/>
    <w:rsid w:val="00F0215E"/>
    <w:rsid w:val="00F02163"/>
    <w:rsid w:val="00F0441E"/>
    <w:rsid w:val="00F05CEB"/>
    <w:rsid w:val="00F1220F"/>
    <w:rsid w:val="00F12952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20BD8"/>
    <w:rsid w:val="00F20EED"/>
    <w:rsid w:val="00F21574"/>
    <w:rsid w:val="00F223C3"/>
    <w:rsid w:val="00F223F3"/>
    <w:rsid w:val="00F2259F"/>
    <w:rsid w:val="00F22710"/>
    <w:rsid w:val="00F22803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7D1F"/>
    <w:rsid w:val="00F308B4"/>
    <w:rsid w:val="00F317A2"/>
    <w:rsid w:val="00F317BD"/>
    <w:rsid w:val="00F31F8F"/>
    <w:rsid w:val="00F32A34"/>
    <w:rsid w:val="00F33F66"/>
    <w:rsid w:val="00F34440"/>
    <w:rsid w:val="00F358E2"/>
    <w:rsid w:val="00F360E7"/>
    <w:rsid w:val="00F36129"/>
    <w:rsid w:val="00F3673B"/>
    <w:rsid w:val="00F37E1F"/>
    <w:rsid w:val="00F401A1"/>
    <w:rsid w:val="00F40D27"/>
    <w:rsid w:val="00F40E81"/>
    <w:rsid w:val="00F411C8"/>
    <w:rsid w:val="00F41885"/>
    <w:rsid w:val="00F41E05"/>
    <w:rsid w:val="00F42004"/>
    <w:rsid w:val="00F4283B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9"/>
    <w:rsid w:val="00F518A3"/>
    <w:rsid w:val="00F51F4A"/>
    <w:rsid w:val="00F51FA7"/>
    <w:rsid w:val="00F52E20"/>
    <w:rsid w:val="00F53701"/>
    <w:rsid w:val="00F53798"/>
    <w:rsid w:val="00F5449E"/>
    <w:rsid w:val="00F557E2"/>
    <w:rsid w:val="00F5597C"/>
    <w:rsid w:val="00F56223"/>
    <w:rsid w:val="00F565C3"/>
    <w:rsid w:val="00F57906"/>
    <w:rsid w:val="00F609B5"/>
    <w:rsid w:val="00F61107"/>
    <w:rsid w:val="00F616A3"/>
    <w:rsid w:val="00F6195A"/>
    <w:rsid w:val="00F61FD4"/>
    <w:rsid w:val="00F62641"/>
    <w:rsid w:val="00F62E74"/>
    <w:rsid w:val="00F62EFA"/>
    <w:rsid w:val="00F6319F"/>
    <w:rsid w:val="00F631F1"/>
    <w:rsid w:val="00F63EC1"/>
    <w:rsid w:val="00F64907"/>
    <w:rsid w:val="00F654F6"/>
    <w:rsid w:val="00F659BA"/>
    <w:rsid w:val="00F65EDD"/>
    <w:rsid w:val="00F66241"/>
    <w:rsid w:val="00F66D8E"/>
    <w:rsid w:val="00F671A6"/>
    <w:rsid w:val="00F704DD"/>
    <w:rsid w:val="00F705F5"/>
    <w:rsid w:val="00F7069A"/>
    <w:rsid w:val="00F709F0"/>
    <w:rsid w:val="00F71829"/>
    <w:rsid w:val="00F71F43"/>
    <w:rsid w:val="00F72182"/>
    <w:rsid w:val="00F7428C"/>
    <w:rsid w:val="00F7709C"/>
    <w:rsid w:val="00F77398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4D09"/>
    <w:rsid w:val="00F84FE0"/>
    <w:rsid w:val="00F855DE"/>
    <w:rsid w:val="00F85993"/>
    <w:rsid w:val="00F863A7"/>
    <w:rsid w:val="00F86B67"/>
    <w:rsid w:val="00F87A17"/>
    <w:rsid w:val="00F87C4F"/>
    <w:rsid w:val="00F902BF"/>
    <w:rsid w:val="00F905EF"/>
    <w:rsid w:val="00F90825"/>
    <w:rsid w:val="00F91153"/>
    <w:rsid w:val="00F92245"/>
    <w:rsid w:val="00F9376B"/>
    <w:rsid w:val="00F93792"/>
    <w:rsid w:val="00F951AE"/>
    <w:rsid w:val="00F95F3F"/>
    <w:rsid w:val="00F9621B"/>
    <w:rsid w:val="00F96FC8"/>
    <w:rsid w:val="00FA00A3"/>
    <w:rsid w:val="00FA2AB3"/>
    <w:rsid w:val="00FA358B"/>
    <w:rsid w:val="00FA37E9"/>
    <w:rsid w:val="00FA3BBB"/>
    <w:rsid w:val="00FA3E48"/>
    <w:rsid w:val="00FA4288"/>
    <w:rsid w:val="00FA44B3"/>
    <w:rsid w:val="00FA5FEE"/>
    <w:rsid w:val="00FA7C7F"/>
    <w:rsid w:val="00FA7CDC"/>
    <w:rsid w:val="00FB052F"/>
    <w:rsid w:val="00FB1BE8"/>
    <w:rsid w:val="00FB3681"/>
    <w:rsid w:val="00FB42B0"/>
    <w:rsid w:val="00FB4383"/>
    <w:rsid w:val="00FB4472"/>
    <w:rsid w:val="00FB6FA5"/>
    <w:rsid w:val="00FB7C96"/>
    <w:rsid w:val="00FC15C2"/>
    <w:rsid w:val="00FC1822"/>
    <w:rsid w:val="00FC2A52"/>
    <w:rsid w:val="00FC4599"/>
    <w:rsid w:val="00FC50CC"/>
    <w:rsid w:val="00FC5B0B"/>
    <w:rsid w:val="00FC5C2F"/>
    <w:rsid w:val="00FC676D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CA7"/>
    <w:rsid w:val="00FD3DA4"/>
    <w:rsid w:val="00FD4AAE"/>
    <w:rsid w:val="00FD50EC"/>
    <w:rsid w:val="00FD53F5"/>
    <w:rsid w:val="00FD5F88"/>
    <w:rsid w:val="00FD79B0"/>
    <w:rsid w:val="00FD7BDC"/>
    <w:rsid w:val="00FD7D18"/>
    <w:rsid w:val="00FE2D48"/>
    <w:rsid w:val="00FE33BF"/>
    <w:rsid w:val="00FE4ABF"/>
    <w:rsid w:val="00FE51B0"/>
    <w:rsid w:val="00FE5491"/>
    <w:rsid w:val="00FE62CE"/>
    <w:rsid w:val="00FE6A5F"/>
    <w:rsid w:val="00FE7527"/>
    <w:rsid w:val="00FF06DA"/>
    <w:rsid w:val="00FF0A67"/>
    <w:rsid w:val="00FF154A"/>
    <w:rsid w:val="00FF23C9"/>
    <w:rsid w:val="00FF3CC7"/>
    <w:rsid w:val="00FF3FA2"/>
    <w:rsid w:val="00FF4504"/>
    <w:rsid w:val="00FF4F72"/>
    <w:rsid w:val="00FF5258"/>
    <w:rsid w:val="00FF53F9"/>
    <w:rsid w:val="00FF5731"/>
    <w:rsid w:val="00FF607B"/>
    <w:rsid w:val="00FF6A64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SA/WG5_TM/TSGS5_132e/Docs/S5-204250.zip" TargetMode="External"/><Relationship Id="rId18" Type="http://schemas.openxmlformats.org/officeDocument/2006/relationships/hyperlink" Target="http://www.3gpp.org/ftp/TSG_SA/WG5_TM/TSGS5_131e/Docs/S5-203053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SA/WG5_TM/TSGS5_132e/Docs/S5-204140.zip" TargetMode="External"/><Relationship Id="rId17" Type="http://schemas.openxmlformats.org/officeDocument/2006/relationships/hyperlink" Target="http://www.3gpp.org/ftp/TSG_SA/WG5_TM/TSGS5_131e/Docs/S5-20305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SA/WG5_TM/TSGS5_131e/Docs/S5-203053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SA/WG5_TM/TSGS5_132e/Docs/S5-20440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ftp/TSG_SA/WG5_TM/TSGS5_131e/Docs/S5-203053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3gpp.org/ftp/TSG_SA/WG5_TM/TSGS5_131e/Docs/S5-20305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SA/WG5_TM/TSGS5_131e/Docs/S5-203053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F8A22-04AB-49A9-9A84-C604BA521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7F2D46-C911-4193-8645-75ED191E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1203</Words>
  <Characters>6859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8046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</cp:lastModifiedBy>
  <cp:revision>3</cp:revision>
  <cp:lastPrinted>2016-02-02T08:29:00Z</cp:lastPrinted>
  <dcterms:created xsi:type="dcterms:W3CDTF">2020-09-08T15:44:00Z</dcterms:created>
  <dcterms:modified xsi:type="dcterms:W3CDTF">2020-09-09T09:07:00Z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  <property fmtid="{D5CDD505-2E9C-101B-9397-08002B2CF9AE}" pid="36" name="ContentTypeId">
    <vt:lpwstr>0x0101003AA7AC0C743A294CADF60F661720E3E6</vt:lpwstr>
  </property>
</Properties>
</file>